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A5EC995" w14:textId="77777777" w:rsidR="00F80B3D" w:rsidRDefault="00652715" w:rsidP="00652715">
      <w:pPr>
        <w:jc w:val="center"/>
        <w:rPr>
          <w:b/>
          <w:lang w:val="en-GB"/>
        </w:rPr>
      </w:pPr>
      <w:r w:rsidRPr="00652715">
        <w:rPr>
          <w:b/>
          <w:lang w:val="en-GB"/>
        </w:rPr>
        <w:t xml:space="preserve">Guidance to </w:t>
      </w:r>
      <w:r w:rsidR="00B55D4F">
        <w:rPr>
          <w:b/>
          <w:lang w:val="en-GB"/>
        </w:rPr>
        <w:t>Speakers and Moderators</w:t>
      </w:r>
    </w:p>
    <w:p w14:paraId="7168069C" w14:textId="77777777" w:rsidR="00652715" w:rsidRDefault="00652715" w:rsidP="00F27A87">
      <w:pPr>
        <w:rPr>
          <w:lang w:val="en-GB"/>
        </w:rPr>
      </w:pPr>
    </w:p>
    <w:p w14:paraId="3ED27254" w14:textId="77777777" w:rsidR="00652715" w:rsidRDefault="00652715" w:rsidP="00F27A87">
      <w:pPr>
        <w:rPr>
          <w:lang w:val="en-GB"/>
        </w:rPr>
      </w:pPr>
    </w:p>
    <w:p w14:paraId="2A78CA79" w14:textId="77777777" w:rsidR="00652715" w:rsidRDefault="00652715">
      <w:pPr>
        <w:jc w:val="both"/>
        <w:rPr>
          <w:lang w:val="en-GB"/>
        </w:rPr>
      </w:pPr>
      <w:r w:rsidRPr="00596575">
        <w:rPr>
          <w:lang w:val="en-GB"/>
        </w:rPr>
        <w:t xml:space="preserve">This document aims at informing </w:t>
      </w:r>
      <w:r w:rsidR="00B55D4F" w:rsidRPr="00F27A87">
        <w:rPr>
          <w:sz w:val="24"/>
          <w:lang w:val="en-US"/>
        </w:rPr>
        <w:t>speakers and moderators</w:t>
      </w:r>
      <w:r w:rsidR="00B55D4F">
        <w:rPr>
          <w:lang w:val="en-US"/>
        </w:rPr>
        <w:t xml:space="preserve"> </w:t>
      </w:r>
      <w:r w:rsidRPr="00596575">
        <w:rPr>
          <w:lang w:val="en-GB"/>
        </w:rPr>
        <w:t xml:space="preserve">of the first EUROSAI-AFROSAI seminar of what is expected from them in each part of the event, notwithstanding the complete freedom of content and </w:t>
      </w:r>
      <w:r w:rsidR="00375572">
        <w:rPr>
          <w:lang w:val="en-GB"/>
        </w:rPr>
        <w:t>format of speech.</w:t>
      </w:r>
    </w:p>
    <w:p w14:paraId="76FC4225" w14:textId="77777777" w:rsidR="00875328" w:rsidRDefault="00875328" w:rsidP="00652715">
      <w:pPr>
        <w:jc w:val="both"/>
        <w:rPr>
          <w:lang w:val="en-GB"/>
        </w:rPr>
      </w:pPr>
    </w:p>
    <w:p w14:paraId="46827C81" w14:textId="77777777" w:rsidR="00AD6C94" w:rsidRDefault="00875328" w:rsidP="00652715">
      <w:pPr>
        <w:jc w:val="both"/>
        <w:rPr>
          <w:b/>
          <w:lang w:val="en-GB"/>
        </w:rPr>
      </w:pPr>
      <w:r w:rsidRPr="00875328">
        <w:rPr>
          <w:b/>
          <w:lang w:val="en-GB"/>
        </w:rPr>
        <w:t>General information</w:t>
      </w:r>
      <w:r w:rsidR="00B55D4F">
        <w:rPr>
          <w:b/>
          <w:lang w:val="en-GB"/>
        </w:rPr>
        <w:t xml:space="preserve"> about </w:t>
      </w:r>
      <w:r w:rsidR="00C80929">
        <w:rPr>
          <w:b/>
          <w:lang w:val="en-GB"/>
        </w:rPr>
        <w:t xml:space="preserve">the </w:t>
      </w:r>
      <w:r w:rsidR="00B55D4F">
        <w:rPr>
          <w:b/>
          <w:lang w:val="en-GB"/>
        </w:rPr>
        <w:t>languages in the Seminar</w:t>
      </w:r>
      <w:r w:rsidR="00C80929">
        <w:rPr>
          <w:b/>
          <w:lang w:val="en-GB"/>
        </w:rPr>
        <w:t>:</w:t>
      </w:r>
    </w:p>
    <w:p w14:paraId="16EF2C78" w14:textId="77777777" w:rsidR="00AD6C94" w:rsidRPr="00F27A87" w:rsidRDefault="00AD6C94" w:rsidP="00652715">
      <w:pPr>
        <w:jc w:val="both"/>
        <w:rPr>
          <w:b/>
          <w:lang w:val="en-GB"/>
        </w:rPr>
      </w:pPr>
    </w:p>
    <w:p w14:paraId="7089B5A2" w14:textId="77777777" w:rsidR="00AD6C94" w:rsidRDefault="00B55D4F" w:rsidP="00F27A87">
      <w:pPr>
        <w:jc w:val="both"/>
        <w:rPr>
          <w:lang w:val="en-GB"/>
        </w:rPr>
      </w:pPr>
      <w:r w:rsidRPr="00F27A87">
        <w:rPr>
          <w:u w:val="single"/>
          <w:lang w:val="en-GB"/>
        </w:rPr>
        <w:t>P</w:t>
      </w:r>
      <w:r w:rsidR="00875328" w:rsidRPr="00F27A87">
        <w:rPr>
          <w:u w:val="single"/>
          <w:lang w:val="en-GB"/>
        </w:rPr>
        <w:t>lenary sessions</w:t>
      </w:r>
      <w:r w:rsidR="00C80929" w:rsidRPr="00F27A87">
        <w:rPr>
          <w:lang w:val="en-GB"/>
        </w:rPr>
        <w:t xml:space="preserve"> -</w:t>
      </w:r>
      <w:r w:rsidR="00875328">
        <w:rPr>
          <w:lang w:val="en-GB"/>
        </w:rPr>
        <w:t xml:space="preserve"> </w:t>
      </w:r>
      <w:r>
        <w:rPr>
          <w:lang w:val="en-GB"/>
        </w:rPr>
        <w:t>S</w:t>
      </w:r>
      <w:r w:rsidR="00875328">
        <w:rPr>
          <w:lang w:val="en-GB"/>
        </w:rPr>
        <w:t>imultaneous interpretation English</w:t>
      </w:r>
      <w:r w:rsidR="006F15FC">
        <w:rPr>
          <w:lang w:val="en-GB"/>
        </w:rPr>
        <w:t xml:space="preserve">, </w:t>
      </w:r>
      <w:r w:rsidR="00875328">
        <w:rPr>
          <w:lang w:val="en-GB"/>
        </w:rPr>
        <w:t>French</w:t>
      </w:r>
      <w:r>
        <w:rPr>
          <w:lang w:val="en-GB"/>
        </w:rPr>
        <w:t xml:space="preserve"> </w:t>
      </w:r>
      <w:r w:rsidR="006F15FC">
        <w:rPr>
          <w:lang w:val="en-GB"/>
        </w:rPr>
        <w:t xml:space="preserve">and Portuguese </w:t>
      </w:r>
      <w:r>
        <w:rPr>
          <w:lang w:val="en-GB"/>
        </w:rPr>
        <w:t>will be available</w:t>
      </w:r>
      <w:r w:rsidR="00875328">
        <w:rPr>
          <w:lang w:val="en-GB"/>
        </w:rPr>
        <w:t>. In this context, speeches</w:t>
      </w:r>
      <w:r w:rsidR="006F15FC">
        <w:rPr>
          <w:lang w:val="en-GB"/>
        </w:rPr>
        <w:t xml:space="preserve">, </w:t>
      </w:r>
      <w:r w:rsidR="00875328">
        <w:rPr>
          <w:lang w:val="en-GB"/>
        </w:rPr>
        <w:t xml:space="preserve">presentations </w:t>
      </w:r>
      <w:r w:rsidR="006F15FC">
        <w:rPr>
          <w:lang w:val="en-GB"/>
        </w:rPr>
        <w:t xml:space="preserve">and other interventions </w:t>
      </w:r>
      <w:r w:rsidR="00875328">
        <w:rPr>
          <w:lang w:val="en-GB"/>
        </w:rPr>
        <w:t>can be delivered in one of these languages.</w:t>
      </w:r>
    </w:p>
    <w:p w14:paraId="6E09F0F9" w14:textId="77777777" w:rsidR="00875328" w:rsidRDefault="00875328">
      <w:pPr>
        <w:ind w:left="284"/>
        <w:jc w:val="both"/>
        <w:rPr>
          <w:lang w:val="en-GB"/>
        </w:rPr>
      </w:pPr>
      <w:r>
        <w:rPr>
          <w:lang w:val="en-GB"/>
        </w:rPr>
        <w:t xml:space="preserve"> </w:t>
      </w:r>
    </w:p>
    <w:p w14:paraId="0E6E7AAB" w14:textId="77777777" w:rsidR="00875328" w:rsidRDefault="00B55D4F" w:rsidP="00F27A87">
      <w:pPr>
        <w:jc w:val="both"/>
        <w:rPr>
          <w:lang w:val="en-GB"/>
        </w:rPr>
      </w:pPr>
      <w:r w:rsidRPr="00F27A87">
        <w:rPr>
          <w:u w:val="single"/>
          <w:lang w:val="en-GB"/>
        </w:rPr>
        <w:t>Workshops</w:t>
      </w:r>
      <w:r w:rsidR="00C80929" w:rsidRPr="00F27A87">
        <w:rPr>
          <w:lang w:val="en-GB"/>
        </w:rPr>
        <w:t xml:space="preserve"> -</w:t>
      </w:r>
      <w:r w:rsidRPr="00F27A87">
        <w:rPr>
          <w:lang w:val="en-GB"/>
        </w:rPr>
        <w:t xml:space="preserve"> </w:t>
      </w:r>
      <w:r w:rsidR="00875328">
        <w:rPr>
          <w:lang w:val="en-GB"/>
        </w:rPr>
        <w:t xml:space="preserve">There will be </w:t>
      </w:r>
      <w:r w:rsidR="00875328" w:rsidRPr="00F27A87">
        <w:rPr>
          <w:lang w:val="en-GB"/>
        </w:rPr>
        <w:t>4 workshops</w:t>
      </w:r>
      <w:r w:rsidR="00875328">
        <w:rPr>
          <w:lang w:val="en-GB"/>
        </w:rPr>
        <w:t xml:space="preserve">. Workshop 2 will be held in French and all the others in English. </w:t>
      </w:r>
      <w:r w:rsidR="006F15FC">
        <w:rPr>
          <w:lang w:val="en-GB"/>
        </w:rPr>
        <w:t xml:space="preserve">Interpreters </w:t>
      </w:r>
      <w:r w:rsidR="00875328">
        <w:rPr>
          <w:lang w:val="en-GB"/>
        </w:rPr>
        <w:t xml:space="preserve">and </w:t>
      </w:r>
      <w:r w:rsidR="006F15FC">
        <w:rPr>
          <w:lang w:val="en-GB"/>
        </w:rPr>
        <w:t xml:space="preserve">colleagues </w:t>
      </w:r>
      <w:r w:rsidR="00875328">
        <w:rPr>
          <w:lang w:val="en-GB"/>
        </w:rPr>
        <w:t xml:space="preserve">from the </w:t>
      </w:r>
      <w:r w:rsidR="00875328" w:rsidRPr="00F27A87">
        <w:rPr>
          <w:i/>
          <w:lang w:val="en-GB"/>
        </w:rPr>
        <w:t>Tribunal de Contas</w:t>
      </w:r>
      <w:r w:rsidR="00875328">
        <w:rPr>
          <w:lang w:val="en-GB"/>
        </w:rPr>
        <w:t xml:space="preserve"> may, if needed, help participants that want to intervene and are not at ease with English. </w:t>
      </w:r>
    </w:p>
    <w:p w14:paraId="3F64AF7D" w14:textId="77777777" w:rsidR="00B55D4F" w:rsidRDefault="006B6F5C" w:rsidP="00F27A87">
      <w:pPr>
        <w:ind w:left="284"/>
        <w:jc w:val="both"/>
        <w:rPr>
          <w:lang w:val="en-GB"/>
        </w:rPr>
      </w:pPr>
      <w:r w:rsidRPr="00D94696">
        <w:rPr>
          <w:noProof/>
          <w:lang w:eastAsia="pt-PT"/>
        </w:rPr>
        <mc:AlternateContent>
          <mc:Choice Requires="wpg">
            <w:drawing>
              <wp:anchor distT="0" distB="0" distL="228600" distR="228600" simplePos="0" relativeHeight="251657728" behindDoc="0" locked="0" layoutInCell="1" allowOverlap="1" wp14:anchorId="274BA708" wp14:editId="1C539296">
                <wp:simplePos x="0" y="0"/>
                <wp:positionH relativeFrom="margin">
                  <wp:posOffset>-163830</wp:posOffset>
                </wp:positionH>
                <wp:positionV relativeFrom="page">
                  <wp:posOffset>4972050</wp:posOffset>
                </wp:positionV>
                <wp:extent cx="2962275" cy="1129030"/>
                <wp:effectExtent l="0" t="0" r="9525" b="13970"/>
                <wp:wrapSquare wrapText="bothSides"/>
                <wp:docPr id="29" name="Grupo 1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62275" cy="1129030"/>
                          <a:chOff x="-187211" y="-62454"/>
                          <a:chExt cx="3647998" cy="1463497"/>
                        </a:xfrm>
                      </wpg:grpSpPr>
                      <wpg:grpSp>
                        <wpg:cNvPr id="30" name="Grupo 175"/>
                        <wpg:cNvGrpSpPr/>
                        <wpg:grpSpPr>
                          <a:xfrm>
                            <a:off x="-113716" y="19050"/>
                            <a:ext cx="2354086" cy="832104"/>
                            <a:chOff x="154176" y="0"/>
                            <a:chExt cx="1540682" cy="1024128"/>
                          </a:xfrm>
                        </wpg:grpSpPr>
                        <wps:wsp>
                          <wps:cNvPr id="31" name="Retângulo 10"/>
                          <wps:cNvSpPr/>
                          <wps:spPr>
                            <a:xfrm>
                              <a:off x="228600" y="0"/>
                              <a:ext cx="1466258" cy="1012274"/>
                            </a:xfrm>
                            <a:custGeom>
                              <a:avLst/>
                              <a:gdLst>
                                <a:gd name="connsiteX0" fmla="*/ 0 w 2240281"/>
                                <a:gd name="connsiteY0" fmla="*/ 0 h 822960"/>
                                <a:gd name="connsiteX1" fmla="*/ 2240281 w 2240281"/>
                                <a:gd name="connsiteY1" fmla="*/ 0 h 822960"/>
                                <a:gd name="connsiteX2" fmla="*/ 2240281 w 2240281"/>
                                <a:gd name="connsiteY2" fmla="*/ 822960 h 822960"/>
                                <a:gd name="connsiteX3" fmla="*/ 0 w 2240281"/>
                                <a:gd name="connsiteY3" fmla="*/ 822960 h 822960"/>
                                <a:gd name="connsiteX4" fmla="*/ 0 w 2240281"/>
                                <a:gd name="connsiteY4" fmla="*/ 0 h 822960"/>
                                <a:gd name="connsiteX0" fmla="*/ 0 w 2240281"/>
                                <a:gd name="connsiteY0" fmla="*/ 0 h 822960"/>
                                <a:gd name="connsiteX1" fmla="*/ 2240281 w 2240281"/>
                                <a:gd name="connsiteY1" fmla="*/ 0 h 822960"/>
                                <a:gd name="connsiteX2" fmla="*/ 1659256 w 2240281"/>
                                <a:gd name="connsiteY2" fmla="*/ 222885 h 822960"/>
                                <a:gd name="connsiteX3" fmla="*/ 0 w 2240281"/>
                                <a:gd name="connsiteY3" fmla="*/ 822960 h 822960"/>
                                <a:gd name="connsiteX4" fmla="*/ 0 w 2240281"/>
                                <a:gd name="connsiteY4" fmla="*/ 0 h 82296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2240281" h="822960">
                                  <a:moveTo>
                                    <a:pt x="0" y="0"/>
                                  </a:moveTo>
                                  <a:lnTo>
                                    <a:pt x="2240281" y="0"/>
                                  </a:lnTo>
                                  <a:lnTo>
                                    <a:pt x="1659256" y="222885"/>
                                  </a:lnTo>
                                  <a:lnTo>
                                    <a:pt x="0" y="82296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0" name="Retângulo 160"/>
                          <wps:cNvSpPr/>
                          <wps:spPr>
                            <a:xfrm>
                              <a:off x="154176" y="0"/>
                              <a:ext cx="1472184" cy="1024128"/>
                            </a:xfrm>
                            <a:prstGeom prst="rect">
                              <a:avLst/>
                            </a:prstGeom>
                            <a:blipFill>
                              <a:blip r:embed="rId13"/>
                              <a:stretch>
                                <a:fillRect/>
                              </a:stretch>
                            </a:blip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61" name="Caixa de Texto 178"/>
                        <wps:cNvSpPr txBox="1"/>
                        <wps:spPr>
                          <a:xfrm>
                            <a:off x="-187211" y="-62454"/>
                            <a:ext cx="3647998" cy="146349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31E52AA" w14:textId="77777777" w:rsidR="00B55D4F" w:rsidRDefault="00B55D4F" w:rsidP="00B55D4F">
                              <w:pPr>
                                <w:ind w:left="504"/>
                                <w:jc w:val="right"/>
                                <w:rPr>
                                  <w:smallCaps/>
                                  <w:color w:val="C0504D" w:themeColor="accent2"/>
                                  <w:sz w:val="28"/>
                                  <w:szCs w:val="28"/>
                                </w:rPr>
                              </w:pPr>
                            </w:p>
                            <w:p w14:paraId="6D562922" w14:textId="77777777" w:rsidR="00091B1D" w:rsidRPr="00F27A87" w:rsidRDefault="00811123" w:rsidP="00F27A87">
                              <w:pPr>
                                <w:pStyle w:val="SemEspaamento"/>
                                <w:ind w:left="1418"/>
                                <w:rPr>
                                  <w:rFonts w:ascii="ScalaSans" w:eastAsiaTheme="minorHAnsi" w:hAnsi="ScalaSans" w:cs="Times New Roman"/>
                                  <w:b/>
                                  <w:color w:val="4F81BD" w:themeColor="accent1"/>
                                  <w:szCs w:val="20"/>
                                  <w:lang w:val="en-GB" w:eastAsia="en-US"/>
                                </w:rPr>
                              </w:pPr>
                              <w:r w:rsidRPr="00F27A87">
                                <w:rPr>
                                  <w:rFonts w:ascii="ScalaSans" w:eastAsiaTheme="minorHAnsi" w:hAnsi="ScalaSans" w:cs="Times New Roman"/>
                                  <w:b/>
                                  <w:color w:val="4F81BD" w:themeColor="accent1"/>
                                  <w:szCs w:val="20"/>
                                  <w:lang w:val="en-GB" w:eastAsia="en-US"/>
                                </w:rPr>
                                <w:t>SEMINAR WELCOME</w:t>
                              </w:r>
                            </w:p>
                            <w:p w14:paraId="1D74F46A" w14:textId="77777777" w:rsidR="00B55D4F" w:rsidRPr="009E5F53" w:rsidRDefault="00B55D4F" w:rsidP="00963BA6">
                              <w:pPr>
                                <w:pStyle w:val="SemEspaamento"/>
                                <w:ind w:left="360"/>
                                <w:jc w:val="right"/>
                                <w:rPr>
                                  <w:rFonts w:ascii="ScalaSans" w:eastAsiaTheme="minorHAnsi" w:hAnsi="ScalaSans" w:cs="Times New Roman"/>
                                  <w:b/>
                                  <w:color w:val="4F81BD" w:themeColor="accent1"/>
                                  <w:szCs w:val="20"/>
                                  <w:lang w:val="en-GB" w:eastAsia="en-US"/>
                                </w:rPr>
                              </w:pPr>
                              <w:r w:rsidRPr="009E5F53">
                                <w:rPr>
                                  <w:rFonts w:ascii="ScalaSans" w:eastAsiaTheme="minorHAnsi" w:hAnsi="ScalaSans" w:cs="Times New Roman"/>
                                  <w:b/>
                                  <w:color w:val="4F81BD" w:themeColor="accent1"/>
                                  <w:szCs w:val="20"/>
                                  <w:lang w:val="en-GB" w:eastAsia="en-US"/>
                                </w:rPr>
                                <w:t>Progress on SDGs: Where do we</w:t>
                              </w:r>
                              <w:r w:rsidR="00963BA6">
                                <w:rPr>
                                  <w:rFonts w:ascii="ScalaSans" w:eastAsiaTheme="minorHAnsi" w:hAnsi="ScalaSans" w:cs="Times New Roman"/>
                                  <w:b/>
                                  <w:color w:val="4F81BD" w:themeColor="accent1"/>
                                  <w:szCs w:val="20"/>
                                  <w:lang w:val="en-GB" w:eastAsia="en-US"/>
                                </w:rPr>
                                <w:t xml:space="preserve"> </w:t>
                              </w:r>
                              <w:r w:rsidRPr="009E5F53">
                                <w:rPr>
                                  <w:rFonts w:ascii="ScalaSans" w:eastAsiaTheme="minorHAnsi" w:hAnsi="ScalaSans" w:cs="Times New Roman"/>
                                  <w:b/>
                                  <w:color w:val="4F81BD" w:themeColor="accent1"/>
                                  <w:szCs w:val="20"/>
                                  <w:lang w:val="en-GB" w:eastAsia="en-US"/>
                                </w:rPr>
                                <w:t>stand?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45720" tIns="9144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74BA708" id="Grupo 173" o:spid="_x0000_s1026" style="position:absolute;left:0;text-align:left;margin-left:-12.9pt;margin-top:391.5pt;width:233.25pt;height:88.9pt;z-index:251657728;mso-wrap-distance-left:18pt;mso-wrap-distance-right:18pt;mso-position-horizontal-relative:margin;mso-position-vertical-relative:page;mso-width-relative:margin;mso-height-relative:margin" coordorigin="-1872,-624" coordsize="36479,1463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">
                <v:group id="Grupo 175" o:spid="_x0000_s1027" style="position:absolute;left:-1137;top:190;width:23540;height:8321" coordorigin="1541" coordsize="15406,102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<v:shape id="Retângulo 10" o:spid="_x0000_s1028" style="position:absolute;left:2286;width:14662;height:10122;visibility:visible;mso-wrap-style:square;v-text-anchor:middle" coordsize="2240281,82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" path="m,l2240281,,1659256,222885,,822960,,xe" fillcolor="#4f81bd [3204]" stroked="f" strokeweight="2pt">
                    <v:path arrowok="t" o:connecttype="custom" o:connectlocs="0,0;1466258,0;1085979,274158;0,1012274;0,0" o:connectangles="0,0,0,0,0"/>
                  </v:shape>
                  <v:rect id="Retângulo 160" o:spid="_x0000_s1029" style="position:absolute;left:1541;width:14722;height:102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" stroked="f" strokeweight="2pt">
                    <v:fill r:id="rId14" o:title="" recolor="t" rotate="t" type="frame"/>
                  </v:rect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Caixa de Texto 178" o:spid="_x0000_s1030" type="#_x0000_t202" style="position:absolute;left:-1872;top:-624;width:36479;height:146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" filled="f" stroked="f" strokeweight=".5pt">
                  <v:textbox inset="3.6pt,7.2pt,0,0">
                    <w:txbxContent>
                      <w:p w14:paraId="731E52AA" w14:textId="77777777" w:rsidR="00B55D4F" w:rsidRDefault="00B55D4F" w:rsidP="00B55D4F">
                        <w:pPr>
                          <w:ind w:left="504"/>
                          <w:jc w:val="right"/>
                          <w:rPr>
                            <w:smallCaps/>
                            <w:color w:val="C0504D" w:themeColor="accent2"/>
                            <w:sz w:val="28"/>
                            <w:szCs w:val="28"/>
                          </w:rPr>
                        </w:pPr>
                      </w:p>
                      <w:p w14:paraId="6D562922" w14:textId="77777777" w:rsidR="00091B1D" w:rsidRPr="00F27A87" w:rsidRDefault="00811123" w:rsidP="00F27A87">
                        <w:pPr>
                          <w:pStyle w:val="SemEspaamento"/>
                          <w:ind w:left="1418"/>
                          <w:rPr>
                            <w:rFonts w:ascii="ScalaSans" w:eastAsiaTheme="minorHAnsi" w:hAnsi="ScalaSans" w:cs="Times New Roman"/>
                            <w:b/>
                            <w:color w:val="4F81BD" w:themeColor="accent1"/>
                            <w:szCs w:val="20"/>
                            <w:lang w:val="en-GB" w:eastAsia="en-US"/>
                          </w:rPr>
                        </w:pPr>
                        <w:r w:rsidRPr="00F27A87">
                          <w:rPr>
                            <w:rFonts w:ascii="ScalaSans" w:eastAsiaTheme="minorHAnsi" w:hAnsi="ScalaSans" w:cs="Times New Roman"/>
                            <w:b/>
                            <w:color w:val="4F81BD" w:themeColor="accent1"/>
                            <w:szCs w:val="20"/>
                            <w:lang w:val="en-GB" w:eastAsia="en-US"/>
                          </w:rPr>
                          <w:t>SEMINAR WELCOME</w:t>
                        </w:r>
                      </w:p>
                      <w:p w14:paraId="1D74F46A" w14:textId="77777777" w:rsidR="00B55D4F" w:rsidRPr="009E5F53" w:rsidRDefault="00B55D4F" w:rsidP="00963BA6">
                        <w:pPr>
                          <w:pStyle w:val="SemEspaamento"/>
                          <w:ind w:left="360"/>
                          <w:jc w:val="right"/>
                          <w:rPr>
                            <w:rFonts w:ascii="ScalaSans" w:eastAsiaTheme="minorHAnsi" w:hAnsi="ScalaSans" w:cs="Times New Roman"/>
                            <w:b/>
                            <w:color w:val="4F81BD" w:themeColor="accent1"/>
                            <w:szCs w:val="20"/>
                            <w:lang w:val="en-GB" w:eastAsia="en-US"/>
                          </w:rPr>
                        </w:pPr>
                        <w:r w:rsidRPr="009E5F53">
                          <w:rPr>
                            <w:rFonts w:ascii="ScalaSans" w:eastAsiaTheme="minorHAnsi" w:hAnsi="ScalaSans" w:cs="Times New Roman"/>
                            <w:b/>
                            <w:color w:val="4F81BD" w:themeColor="accent1"/>
                            <w:szCs w:val="20"/>
                            <w:lang w:val="en-GB" w:eastAsia="en-US"/>
                          </w:rPr>
                          <w:t>Progress on SDGs: Where do we</w:t>
                        </w:r>
                        <w:r w:rsidR="00963BA6">
                          <w:rPr>
                            <w:rFonts w:ascii="ScalaSans" w:eastAsiaTheme="minorHAnsi" w:hAnsi="ScalaSans" w:cs="Times New Roman"/>
                            <w:b/>
                            <w:color w:val="4F81BD" w:themeColor="accent1"/>
                            <w:szCs w:val="20"/>
                            <w:lang w:val="en-GB" w:eastAsia="en-US"/>
                          </w:rPr>
                          <w:t xml:space="preserve"> </w:t>
                        </w:r>
                        <w:r w:rsidRPr="009E5F53">
                          <w:rPr>
                            <w:rFonts w:ascii="ScalaSans" w:eastAsiaTheme="minorHAnsi" w:hAnsi="ScalaSans" w:cs="Times New Roman"/>
                            <w:b/>
                            <w:color w:val="4F81BD" w:themeColor="accent1"/>
                            <w:szCs w:val="20"/>
                            <w:lang w:val="en-GB" w:eastAsia="en-US"/>
                          </w:rPr>
                          <w:t>stand?</w:t>
                        </w:r>
                      </w:p>
                    </w:txbxContent>
                  </v:textbox>
                </v:shape>
                <w10:wrap type="square" anchorx="margin" anchory="page"/>
              </v:group>
            </w:pict>
          </mc:Fallback>
        </mc:AlternateContent>
      </w:r>
      <w:r w:rsidR="00494FD9"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4D2B4335" wp14:editId="0FBE235F">
                <wp:simplePos x="0" y="0"/>
                <wp:positionH relativeFrom="column">
                  <wp:posOffset>2978919</wp:posOffset>
                </wp:positionH>
                <wp:positionV relativeFrom="paragraph">
                  <wp:posOffset>688307</wp:posOffset>
                </wp:positionV>
                <wp:extent cx="3433010" cy="4539615"/>
                <wp:effectExtent l="0" t="0" r="0" b="0"/>
                <wp:wrapNone/>
                <wp:docPr id="209" name="Caixa de texto 2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33010" cy="45396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B47E094" w14:textId="77777777" w:rsidR="00AE5E4F" w:rsidRDefault="00AE5E4F">
                            <w:pPr>
                              <w:rPr>
                                <w:lang w:val="en-GB"/>
                              </w:rPr>
                            </w:pPr>
                            <w:r>
                              <w:rPr>
                                <w:lang w:val="en-GB"/>
                              </w:rPr>
                              <w:t>S</w:t>
                            </w:r>
                            <w:r w:rsidRPr="005B1585">
                              <w:rPr>
                                <w:lang w:val="en-GB"/>
                              </w:rPr>
                              <w:t>hort speeches (</w:t>
                            </w:r>
                            <w:r w:rsidRPr="00451005">
                              <w:rPr>
                                <w:b/>
                                <w:lang w:val="en-GB"/>
                              </w:rPr>
                              <w:t>up to</w:t>
                            </w:r>
                            <w:r>
                              <w:rPr>
                                <w:lang w:val="en-GB"/>
                              </w:rPr>
                              <w:t xml:space="preserve"> </w:t>
                            </w:r>
                            <w:r w:rsidRPr="00451005">
                              <w:rPr>
                                <w:b/>
                                <w:lang w:val="en-GB"/>
                              </w:rPr>
                              <w:t>10 minutes</w:t>
                            </w:r>
                            <w:r w:rsidRPr="005B1585">
                              <w:rPr>
                                <w:lang w:val="en-GB"/>
                              </w:rPr>
                              <w:t>), to the discretion of the Presidents of EUROSAI, AFROSAI and INTOSAI, under the general theme</w:t>
                            </w:r>
                            <w:r>
                              <w:rPr>
                                <w:lang w:val="en-GB"/>
                              </w:rPr>
                              <w:t>.</w:t>
                            </w:r>
                          </w:p>
                          <w:p w14:paraId="4F7F5087" w14:textId="77777777" w:rsidR="00AE5E4F" w:rsidRDefault="00AE5E4F">
                            <w:pPr>
                              <w:rPr>
                                <w:lang w:val="en-US"/>
                              </w:rPr>
                            </w:pPr>
                          </w:p>
                          <w:p w14:paraId="62411ED0" w14:textId="77777777" w:rsidR="00AE5E4F" w:rsidRDefault="00AE5E4F" w:rsidP="00AE5E4F">
                            <w:pPr>
                              <w:jc w:val="both"/>
                              <w:rPr>
                                <w:lang w:val="en-GB"/>
                              </w:rPr>
                            </w:pPr>
                          </w:p>
                          <w:p w14:paraId="7747EE3F" w14:textId="77777777" w:rsidR="00AE5E4F" w:rsidRDefault="00AE5E4F" w:rsidP="00AE5E4F">
                            <w:pPr>
                              <w:jc w:val="both"/>
                              <w:rPr>
                                <w:lang w:val="en-GB"/>
                              </w:rPr>
                            </w:pPr>
                          </w:p>
                          <w:p w14:paraId="1D8BDB2E" w14:textId="77777777" w:rsidR="001348F9" w:rsidRDefault="001348F9" w:rsidP="00AE5E4F">
                            <w:pPr>
                              <w:jc w:val="both"/>
                              <w:rPr>
                                <w:lang w:val="en-GB"/>
                              </w:rPr>
                            </w:pPr>
                          </w:p>
                          <w:p w14:paraId="19642398" w14:textId="77777777" w:rsidR="00AE5E4F" w:rsidRDefault="00AE5E4F" w:rsidP="00AE5E4F">
                            <w:pPr>
                              <w:jc w:val="both"/>
                              <w:rPr>
                                <w:lang w:val="en-GB"/>
                              </w:rPr>
                            </w:pPr>
                          </w:p>
                          <w:p w14:paraId="31B63451" w14:textId="77777777" w:rsidR="00AE5E4F" w:rsidRPr="00B7427B" w:rsidRDefault="00AE5E4F" w:rsidP="00AE5E4F">
                            <w:pPr>
                              <w:jc w:val="both"/>
                              <w:rPr>
                                <w:color w:val="4F81BD" w:themeColor="accent1"/>
                                <w:lang w:val="en-GB"/>
                              </w:rPr>
                            </w:pPr>
                            <w:r w:rsidRPr="00B7427B">
                              <w:rPr>
                                <w:lang w:val="en-GB"/>
                              </w:rPr>
                              <w:t xml:space="preserve">Presentations from INTOSAI Secretariat and from I.D.I.  </w:t>
                            </w:r>
                            <w:r w:rsidRPr="00B7427B">
                              <w:rPr>
                                <w:u w:val="single"/>
                                <w:lang w:val="en-GB"/>
                              </w:rPr>
                              <w:t>(</w:t>
                            </w:r>
                            <w:r>
                              <w:rPr>
                                <w:b/>
                                <w:lang w:val="en-GB"/>
                              </w:rPr>
                              <w:t>up to 1</w:t>
                            </w:r>
                            <w:r w:rsidRPr="00B7427B">
                              <w:rPr>
                                <w:b/>
                                <w:lang w:val="en-GB"/>
                              </w:rPr>
                              <w:t>2 minutes</w:t>
                            </w:r>
                            <w:r w:rsidRPr="00B7427B">
                              <w:rPr>
                                <w:lang w:val="en-GB"/>
                              </w:rPr>
                              <w:t>) sharing the experiences and role of SAIs in auditing for SDGs on a global level</w:t>
                            </w:r>
                            <w:r>
                              <w:rPr>
                                <w:lang w:val="en-GB"/>
                              </w:rPr>
                              <w:t>.</w:t>
                            </w:r>
                          </w:p>
                          <w:p w14:paraId="3601E6CF" w14:textId="77777777" w:rsidR="00AE5E4F" w:rsidRDefault="00AE5E4F" w:rsidP="00AE5E4F">
                            <w:pPr>
                              <w:jc w:val="both"/>
                              <w:rPr>
                                <w:b/>
                                <w:color w:val="4F81BD" w:themeColor="accent1"/>
                                <w:lang w:val="en-GB"/>
                              </w:rPr>
                            </w:pPr>
                          </w:p>
                          <w:p w14:paraId="020075CF" w14:textId="77777777" w:rsidR="00AE5E4F" w:rsidRPr="00B7427B" w:rsidRDefault="00AE5E4F" w:rsidP="00AE5E4F">
                            <w:pPr>
                              <w:jc w:val="both"/>
                              <w:rPr>
                                <w:lang w:val="en-GB"/>
                              </w:rPr>
                            </w:pPr>
                            <w:r w:rsidRPr="00B7427B">
                              <w:rPr>
                                <w:lang w:val="en-GB"/>
                              </w:rPr>
                              <w:t>A short Q &amp; A session may follow</w:t>
                            </w:r>
                            <w:r>
                              <w:rPr>
                                <w:lang w:val="en-GB"/>
                              </w:rPr>
                              <w:t>.</w:t>
                            </w:r>
                          </w:p>
                          <w:p w14:paraId="66B43B2C" w14:textId="77777777" w:rsidR="00AE5E4F" w:rsidRDefault="00AE5E4F" w:rsidP="00AE5E4F">
                            <w:pPr>
                              <w:jc w:val="both"/>
                              <w:rPr>
                                <w:b/>
                                <w:lang w:val="en-GB"/>
                              </w:rPr>
                            </w:pPr>
                          </w:p>
                          <w:p w14:paraId="2B4EF0F0" w14:textId="77777777" w:rsidR="00AE5E4F" w:rsidRDefault="00AE5E4F" w:rsidP="00AE5E4F">
                            <w:pPr>
                              <w:jc w:val="both"/>
                              <w:rPr>
                                <w:b/>
                                <w:lang w:val="en-GB"/>
                              </w:rPr>
                            </w:pPr>
                          </w:p>
                          <w:p w14:paraId="0E7DEB87" w14:textId="77777777" w:rsidR="00AE5E4F" w:rsidRDefault="00AE5E4F" w:rsidP="00AE5E4F">
                            <w:pPr>
                              <w:jc w:val="both"/>
                              <w:rPr>
                                <w:lang w:val="en-GB"/>
                              </w:rPr>
                            </w:pPr>
                          </w:p>
                          <w:p w14:paraId="0FC14056" w14:textId="77777777" w:rsidR="00AE5E4F" w:rsidRDefault="00AE5E4F" w:rsidP="00AE5E4F">
                            <w:pPr>
                              <w:jc w:val="both"/>
                              <w:rPr>
                                <w:lang w:val="en-GB"/>
                              </w:rPr>
                            </w:pPr>
                            <w:r w:rsidRPr="00B7427B">
                              <w:rPr>
                                <w:lang w:val="en-GB"/>
                              </w:rPr>
                              <w:t>Presentations from Portuguese stakeholders (public sector and civil society) and also from the European Commission (</w:t>
                            </w:r>
                            <w:r>
                              <w:rPr>
                                <w:b/>
                                <w:lang w:val="en-GB"/>
                              </w:rPr>
                              <w:t>up to 10</w:t>
                            </w:r>
                            <w:r w:rsidRPr="00B7427B">
                              <w:rPr>
                                <w:b/>
                                <w:lang w:val="en-GB"/>
                              </w:rPr>
                              <w:t xml:space="preserve"> minutes</w:t>
                            </w:r>
                            <w:r w:rsidRPr="00B7427B">
                              <w:rPr>
                                <w:lang w:val="en-GB"/>
                              </w:rPr>
                              <w:t>) focusing on different views of the current progress of SDGs implementation and ways to enhance the implementation projects.</w:t>
                            </w:r>
                          </w:p>
                          <w:p w14:paraId="03CDCFC1" w14:textId="77777777" w:rsidR="00AE5E4F" w:rsidRDefault="00AE5E4F" w:rsidP="00AE5E4F">
                            <w:pPr>
                              <w:jc w:val="both"/>
                              <w:rPr>
                                <w:lang w:val="en-GB"/>
                              </w:rPr>
                            </w:pPr>
                          </w:p>
                          <w:p w14:paraId="09A7CE8C" w14:textId="77777777" w:rsidR="00AE5E4F" w:rsidRPr="00B7427B" w:rsidRDefault="00AE5E4F" w:rsidP="00AE5E4F">
                            <w:pPr>
                              <w:jc w:val="both"/>
                              <w:rPr>
                                <w:lang w:val="en-GB"/>
                              </w:rPr>
                            </w:pPr>
                            <w:r w:rsidRPr="00B7427B">
                              <w:rPr>
                                <w:lang w:val="en-GB"/>
                              </w:rPr>
                              <w:t>A short Q &amp; A session may follow</w:t>
                            </w:r>
                            <w:r>
                              <w:rPr>
                                <w:lang w:val="en-GB"/>
                              </w:rPr>
                              <w:t>.</w:t>
                            </w:r>
                          </w:p>
                          <w:p w14:paraId="05AB8384" w14:textId="77777777" w:rsidR="00AE5E4F" w:rsidRPr="00F27A87" w:rsidRDefault="00AE5E4F">
                            <w:pPr>
                              <w:rPr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2B4335" id="Caixa de texto 209" o:spid="_x0000_s1031" type="#_x0000_t202" style="position:absolute;left:0;text-align:left;margin-left:234.55pt;margin-top:54.2pt;width:270.3pt;height:357.4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" filled="f" stroked="f" strokeweight=".5pt">
                <v:textbox>
                  <w:txbxContent>
                    <w:p w14:paraId="3B47E094" w14:textId="77777777" w:rsidR="00AE5E4F" w:rsidRDefault="00AE5E4F">
                      <w:pPr>
                        <w:rPr>
                          <w:lang w:val="en-GB"/>
                        </w:rPr>
                      </w:pPr>
                      <w:r>
                        <w:rPr>
                          <w:lang w:val="en-GB"/>
                        </w:rPr>
                        <w:t>S</w:t>
                      </w:r>
                      <w:r w:rsidRPr="005B1585">
                        <w:rPr>
                          <w:lang w:val="en-GB"/>
                        </w:rPr>
                        <w:t>hort speeches (</w:t>
                      </w:r>
                      <w:r w:rsidRPr="00451005">
                        <w:rPr>
                          <w:b/>
                          <w:lang w:val="en-GB"/>
                        </w:rPr>
                        <w:t>up to</w:t>
                      </w:r>
                      <w:r>
                        <w:rPr>
                          <w:lang w:val="en-GB"/>
                        </w:rPr>
                        <w:t xml:space="preserve"> </w:t>
                      </w:r>
                      <w:r w:rsidRPr="00451005">
                        <w:rPr>
                          <w:b/>
                          <w:lang w:val="en-GB"/>
                        </w:rPr>
                        <w:t>10 minutes</w:t>
                      </w:r>
                      <w:r w:rsidRPr="005B1585">
                        <w:rPr>
                          <w:lang w:val="en-GB"/>
                        </w:rPr>
                        <w:t>), to the discretion of the Presidents of EUROSAI, AFROSAI and INTOSAI, under the general theme</w:t>
                      </w:r>
                      <w:r>
                        <w:rPr>
                          <w:lang w:val="en-GB"/>
                        </w:rPr>
                        <w:t>.</w:t>
                      </w:r>
                    </w:p>
                    <w:p w14:paraId="4F7F5087" w14:textId="77777777" w:rsidR="00AE5E4F" w:rsidRDefault="00AE5E4F">
                      <w:pPr>
                        <w:rPr>
                          <w:lang w:val="en-US"/>
                        </w:rPr>
                      </w:pPr>
                    </w:p>
                    <w:p w14:paraId="62411ED0" w14:textId="77777777" w:rsidR="00AE5E4F" w:rsidRDefault="00AE5E4F" w:rsidP="00AE5E4F">
                      <w:pPr>
                        <w:jc w:val="both"/>
                        <w:rPr>
                          <w:lang w:val="en-GB"/>
                        </w:rPr>
                      </w:pPr>
                    </w:p>
                    <w:p w14:paraId="7747EE3F" w14:textId="77777777" w:rsidR="00AE5E4F" w:rsidRDefault="00AE5E4F" w:rsidP="00AE5E4F">
                      <w:pPr>
                        <w:jc w:val="both"/>
                        <w:rPr>
                          <w:lang w:val="en-GB"/>
                        </w:rPr>
                      </w:pPr>
                    </w:p>
                    <w:p w14:paraId="1D8BDB2E" w14:textId="77777777" w:rsidR="001348F9" w:rsidRDefault="001348F9" w:rsidP="00AE5E4F">
                      <w:pPr>
                        <w:jc w:val="both"/>
                        <w:rPr>
                          <w:lang w:val="en-GB"/>
                        </w:rPr>
                      </w:pPr>
                    </w:p>
                    <w:p w14:paraId="19642398" w14:textId="77777777" w:rsidR="00AE5E4F" w:rsidRDefault="00AE5E4F" w:rsidP="00AE5E4F">
                      <w:pPr>
                        <w:jc w:val="both"/>
                        <w:rPr>
                          <w:lang w:val="en-GB"/>
                        </w:rPr>
                      </w:pPr>
                    </w:p>
                    <w:p w14:paraId="31B63451" w14:textId="77777777" w:rsidR="00AE5E4F" w:rsidRPr="00B7427B" w:rsidRDefault="00AE5E4F" w:rsidP="00AE5E4F">
                      <w:pPr>
                        <w:jc w:val="both"/>
                        <w:rPr>
                          <w:color w:val="4F81BD" w:themeColor="accent1"/>
                          <w:lang w:val="en-GB"/>
                        </w:rPr>
                      </w:pPr>
                      <w:r w:rsidRPr="00B7427B">
                        <w:rPr>
                          <w:lang w:val="en-GB"/>
                        </w:rPr>
                        <w:t xml:space="preserve">Presentations from INTOSAI Secretariat and from I.D.I.  </w:t>
                      </w:r>
                      <w:r w:rsidRPr="00B7427B">
                        <w:rPr>
                          <w:u w:val="single"/>
                          <w:lang w:val="en-GB"/>
                        </w:rPr>
                        <w:t>(</w:t>
                      </w:r>
                      <w:r>
                        <w:rPr>
                          <w:b/>
                          <w:lang w:val="en-GB"/>
                        </w:rPr>
                        <w:t>up to 1</w:t>
                      </w:r>
                      <w:r w:rsidRPr="00B7427B">
                        <w:rPr>
                          <w:b/>
                          <w:lang w:val="en-GB"/>
                        </w:rPr>
                        <w:t>2 minutes</w:t>
                      </w:r>
                      <w:r w:rsidRPr="00B7427B">
                        <w:rPr>
                          <w:lang w:val="en-GB"/>
                        </w:rPr>
                        <w:t>) sharing the experiences and role of SAIs in auditing for SDGs on a global level</w:t>
                      </w:r>
                      <w:r>
                        <w:rPr>
                          <w:lang w:val="en-GB"/>
                        </w:rPr>
                        <w:t>.</w:t>
                      </w:r>
                    </w:p>
                    <w:p w14:paraId="3601E6CF" w14:textId="77777777" w:rsidR="00AE5E4F" w:rsidRDefault="00AE5E4F" w:rsidP="00AE5E4F">
                      <w:pPr>
                        <w:jc w:val="both"/>
                        <w:rPr>
                          <w:b/>
                          <w:color w:val="4F81BD" w:themeColor="accent1"/>
                          <w:lang w:val="en-GB"/>
                        </w:rPr>
                      </w:pPr>
                    </w:p>
                    <w:p w14:paraId="020075CF" w14:textId="77777777" w:rsidR="00AE5E4F" w:rsidRPr="00B7427B" w:rsidRDefault="00AE5E4F" w:rsidP="00AE5E4F">
                      <w:pPr>
                        <w:jc w:val="both"/>
                        <w:rPr>
                          <w:lang w:val="en-GB"/>
                        </w:rPr>
                      </w:pPr>
                      <w:r w:rsidRPr="00B7427B">
                        <w:rPr>
                          <w:lang w:val="en-GB"/>
                        </w:rPr>
                        <w:t>A short Q &amp; A session may follow</w:t>
                      </w:r>
                      <w:r>
                        <w:rPr>
                          <w:lang w:val="en-GB"/>
                        </w:rPr>
                        <w:t>.</w:t>
                      </w:r>
                    </w:p>
                    <w:p w14:paraId="66B43B2C" w14:textId="77777777" w:rsidR="00AE5E4F" w:rsidRDefault="00AE5E4F" w:rsidP="00AE5E4F">
                      <w:pPr>
                        <w:jc w:val="both"/>
                        <w:rPr>
                          <w:b/>
                          <w:lang w:val="en-GB"/>
                        </w:rPr>
                      </w:pPr>
                    </w:p>
                    <w:p w14:paraId="2B4EF0F0" w14:textId="77777777" w:rsidR="00AE5E4F" w:rsidRDefault="00AE5E4F" w:rsidP="00AE5E4F">
                      <w:pPr>
                        <w:jc w:val="both"/>
                        <w:rPr>
                          <w:b/>
                          <w:lang w:val="en-GB"/>
                        </w:rPr>
                      </w:pPr>
                    </w:p>
                    <w:p w14:paraId="0E7DEB87" w14:textId="77777777" w:rsidR="00AE5E4F" w:rsidRDefault="00AE5E4F" w:rsidP="00AE5E4F">
                      <w:pPr>
                        <w:jc w:val="both"/>
                        <w:rPr>
                          <w:lang w:val="en-GB"/>
                        </w:rPr>
                      </w:pPr>
                    </w:p>
                    <w:p w14:paraId="0FC14056" w14:textId="77777777" w:rsidR="00AE5E4F" w:rsidRDefault="00AE5E4F" w:rsidP="00AE5E4F">
                      <w:pPr>
                        <w:jc w:val="both"/>
                        <w:rPr>
                          <w:lang w:val="en-GB"/>
                        </w:rPr>
                      </w:pPr>
                      <w:r w:rsidRPr="00B7427B">
                        <w:rPr>
                          <w:lang w:val="en-GB"/>
                        </w:rPr>
                        <w:t>Presentations from Portuguese stakeholders (public sector and civil society) and also from the European Commission (</w:t>
                      </w:r>
                      <w:r>
                        <w:rPr>
                          <w:b/>
                          <w:lang w:val="en-GB"/>
                        </w:rPr>
                        <w:t>up to 10</w:t>
                      </w:r>
                      <w:r w:rsidRPr="00B7427B">
                        <w:rPr>
                          <w:b/>
                          <w:lang w:val="en-GB"/>
                        </w:rPr>
                        <w:t xml:space="preserve"> minutes</w:t>
                      </w:r>
                      <w:r w:rsidRPr="00B7427B">
                        <w:rPr>
                          <w:lang w:val="en-GB"/>
                        </w:rPr>
                        <w:t>) focusing on different views of the current progress of SDGs implementation and ways to enhance the implementation projects.</w:t>
                      </w:r>
                    </w:p>
                    <w:p w14:paraId="03CDCFC1" w14:textId="77777777" w:rsidR="00AE5E4F" w:rsidRDefault="00AE5E4F" w:rsidP="00AE5E4F">
                      <w:pPr>
                        <w:jc w:val="both"/>
                        <w:rPr>
                          <w:lang w:val="en-GB"/>
                        </w:rPr>
                      </w:pPr>
                    </w:p>
                    <w:p w14:paraId="09A7CE8C" w14:textId="77777777" w:rsidR="00AE5E4F" w:rsidRPr="00B7427B" w:rsidRDefault="00AE5E4F" w:rsidP="00AE5E4F">
                      <w:pPr>
                        <w:jc w:val="both"/>
                        <w:rPr>
                          <w:lang w:val="en-GB"/>
                        </w:rPr>
                      </w:pPr>
                      <w:r w:rsidRPr="00B7427B">
                        <w:rPr>
                          <w:lang w:val="en-GB"/>
                        </w:rPr>
                        <w:t>A short Q &amp; A session may follow</w:t>
                      </w:r>
                      <w:r>
                        <w:rPr>
                          <w:lang w:val="en-GB"/>
                        </w:rPr>
                        <w:t>.</w:t>
                      </w:r>
                    </w:p>
                    <w:p w14:paraId="05AB8384" w14:textId="77777777" w:rsidR="00AE5E4F" w:rsidRPr="00F27A87" w:rsidRDefault="00AE5E4F">
                      <w:pPr>
                        <w:rPr>
                          <w:lang w:val="en-GB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tbl>
      <w:tblPr>
        <w:tblStyle w:val="TabelacomGrelh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46"/>
        <w:gridCol w:w="4104"/>
      </w:tblGrid>
      <w:tr w:rsidR="00F5590B" w:rsidRPr="00526AA8" w14:paraId="10F85A5B" w14:textId="77777777" w:rsidTr="00963BA6">
        <w:trPr>
          <w:trHeight w:val="1637"/>
        </w:trPr>
        <w:tc>
          <w:tcPr>
            <w:tcW w:w="4390" w:type="dxa"/>
          </w:tcPr>
          <w:p w14:paraId="14AD1F30" w14:textId="77777777" w:rsidR="00B55D4F" w:rsidRDefault="00AE5E4F" w:rsidP="00652715">
            <w:pPr>
              <w:jc w:val="both"/>
              <w:rPr>
                <w:lang w:val="en-GB"/>
              </w:rPr>
            </w:pPr>
            <w:r w:rsidRPr="009E5F53">
              <w:rPr>
                <w:b/>
                <w:noProof/>
                <w:lang w:eastAsia="pt-PT"/>
              </w:rPr>
              <mc:AlternateContent>
                <mc:Choice Requires="wpg">
                  <w:drawing>
                    <wp:anchor distT="0" distB="0" distL="228600" distR="228600" simplePos="0" relativeHeight="251658752" behindDoc="0" locked="0" layoutInCell="1" allowOverlap="1" wp14:anchorId="0C5FA232" wp14:editId="4BDE11DC">
                      <wp:simplePos x="0" y="0"/>
                      <wp:positionH relativeFrom="margin">
                        <wp:posOffset>-68580</wp:posOffset>
                      </wp:positionH>
                      <wp:positionV relativeFrom="page">
                        <wp:posOffset>47625</wp:posOffset>
                      </wp:positionV>
                      <wp:extent cx="2676525" cy="3137535"/>
                      <wp:effectExtent l="0" t="0" r="9525" b="5715"/>
                      <wp:wrapSquare wrapText="bothSides"/>
                      <wp:docPr id="162" name="Grupo 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676525" cy="3137535"/>
                                <a:chOff x="0" y="-191113"/>
                                <a:chExt cx="4327782" cy="5032255"/>
                              </a:xfrm>
                            </wpg:grpSpPr>
                            <wps:wsp>
                              <wps:cNvPr id="163" name="Retângulo 174"/>
                              <wps:cNvSpPr/>
                              <wps:spPr>
                                <a:xfrm>
                                  <a:off x="11" y="-191113"/>
                                  <a:ext cx="3218687" cy="2028765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>
                                    <a:alpha val="0"/>
                                  </a:sysClr>
                                </a:solidFill>
                                <a:ln w="25400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g:grpSp>
                              <wpg:cNvPr id="164" name="Grupo 6"/>
                              <wpg:cNvGrpSpPr/>
                              <wpg:grpSpPr>
                                <a:xfrm>
                                  <a:off x="0" y="19050"/>
                                  <a:ext cx="2249424" cy="832103"/>
                                  <a:chOff x="228600" y="0"/>
                                  <a:chExt cx="1472184" cy="1024128"/>
                                </a:xfrm>
                              </wpg:grpSpPr>
                              <wps:wsp>
                                <wps:cNvPr id="165" name="Retângulo 10"/>
                                <wps:cNvSpPr/>
                                <wps:spPr>
                                  <a:xfrm>
                                    <a:off x="228600" y="0"/>
                                    <a:ext cx="1466258" cy="1012274"/>
                                  </a:xfrm>
                                  <a:custGeom>
                                    <a:avLst/>
                                    <a:gdLst>
                                      <a:gd name="connsiteX0" fmla="*/ 0 w 2240281"/>
                                      <a:gd name="connsiteY0" fmla="*/ 0 h 822960"/>
                                      <a:gd name="connsiteX1" fmla="*/ 2240281 w 2240281"/>
                                      <a:gd name="connsiteY1" fmla="*/ 0 h 822960"/>
                                      <a:gd name="connsiteX2" fmla="*/ 2240281 w 2240281"/>
                                      <a:gd name="connsiteY2" fmla="*/ 822960 h 822960"/>
                                      <a:gd name="connsiteX3" fmla="*/ 0 w 2240281"/>
                                      <a:gd name="connsiteY3" fmla="*/ 822960 h 822960"/>
                                      <a:gd name="connsiteX4" fmla="*/ 0 w 2240281"/>
                                      <a:gd name="connsiteY4" fmla="*/ 0 h 822960"/>
                                      <a:gd name="connsiteX0" fmla="*/ 0 w 2240281"/>
                                      <a:gd name="connsiteY0" fmla="*/ 0 h 822960"/>
                                      <a:gd name="connsiteX1" fmla="*/ 2240281 w 2240281"/>
                                      <a:gd name="connsiteY1" fmla="*/ 0 h 822960"/>
                                      <a:gd name="connsiteX2" fmla="*/ 1659256 w 2240281"/>
                                      <a:gd name="connsiteY2" fmla="*/ 222885 h 822960"/>
                                      <a:gd name="connsiteX3" fmla="*/ 0 w 2240281"/>
                                      <a:gd name="connsiteY3" fmla="*/ 822960 h 822960"/>
                                      <a:gd name="connsiteX4" fmla="*/ 0 w 2240281"/>
                                      <a:gd name="connsiteY4" fmla="*/ 0 h 822960"/>
                                    </a:gdLst>
                                    <a:ahLst/>
                                    <a:cxnLst>
                                      <a:cxn ang="0">
                                        <a:pos x="connsiteX0" y="connsiteY0"/>
                                      </a:cxn>
                                      <a:cxn ang="0">
                                        <a:pos x="connsiteX1" y="connsiteY1"/>
                                      </a:cxn>
                                      <a:cxn ang="0">
                                        <a:pos x="connsiteX2" y="connsiteY2"/>
                                      </a:cxn>
                                      <a:cxn ang="0">
                                        <a:pos x="connsiteX3" y="connsiteY3"/>
                                      </a:cxn>
                                      <a:cxn ang="0">
                                        <a:pos x="connsiteX4" y="connsiteY4"/>
                                      </a:cxn>
                                    </a:cxnLst>
                                    <a:rect l="l" t="t" r="r" b="b"/>
                                    <a:pathLst>
                                      <a:path w="2240281" h="822960">
                                        <a:moveTo>
                                          <a:pt x="0" y="0"/>
                                        </a:moveTo>
                                        <a:lnTo>
                                          <a:pt x="2240281" y="0"/>
                                        </a:lnTo>
                                        <a:lnTo>
                                          <a:pt x="1659256" y="222885"/>
                                        </a:lnTo>
                                        <a:lnTo>
                                          <a:pt x="0" y="822960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4F81BD"/>
                                  </a:solidFill>
                                  <a:ln w="25400" cap="flat" cmpd="sng" algn="ctr">
                                    <a:noFill/>
                                    <a:prstDash val="solid"/>
                                  </a:ln>
                                  <a:effectLst/>
                                </wps:spPr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66" name="Retângulo 177"/>
                                <wps:cNvSpPr/>
                                <wps:spPr>
                                  <a:xfrm>
                                    <a:off x="228600" y="0"/>
                                    <a:ext cx="1472184" cy="1024128"/>
                                  </a:xfrm>
                                  <a:prstGeom prst="rect">
                                    <a:avLst/>
                                  </a:prstGeom>
                                  <a:blipFill>
                                    <a:blip r:embed="rId13"/>
                                    <a:stretch>
                                      <a:fillRect/>
                                    </a:stretch>
                                  </a:blipFill>
                                  <a:ln w="25400" cap="flat" cmpd="sng" algn="ctr">
                                    <a:noFill/>
                                    <a:prstDash val="solid"/>
                                  </a:ln>
                                  <a:effectLst/>
                                </wps:spPr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s:wsp>
                              <wps:cNvPr id="167" name="Caixa de Texto 178"/>
                              <wps:cNvSpPr txBox="1"/>
                              <wps:spPr>
                                <a:xfrm>
                                  <a:off x="685807" y="158252"/>
                                  <a:ext cx="3641975" cy="46828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txbx>
                                <w:txbxContent>
                                  <w:p w14:paraId="1756659A" w14:textId="77777777" w:rsidR="00AE5E4F" w:rsidRPr="004F0EDA" w:rsidRDefault="00AE5E4F" w:rsidP="00AE5E4F">
                                    <w:pPr>
                                      <w:ind w:left="504"/>
                                      <w:rPr>
                                        <w:b/>
                                        <w:color w:val="4F81BD" w:themeColor="accent1"/>
                                        <w:lang w:val="en-GB"/>
                                      </w:rPr>
                                    </w:pPr>
                                    <w:r>
                                      <w:rPr>
                                        <w:b/>
                                        <w:color w:val="4F81BD" w:themeColor="accent1"/>
                                        <w:lang w:val="en-GB"/>
                                      </w:rPr>
                                      <w:t>SESSION</w:t>
                                    </w:r>
                                    <w:r w:rsidRPr="00F27A87">
                                      <w:rPr>
                                        <w:b/>
                                        <w:color w:val="4F81BD" w:themeColor="accent1"/>
                                        <w:lang w:val="en-GB"/>
                                      </w:rPr>
                                      <w:t xml:space="preserve"> I</w:t>
                                    </w:r>
                                    <w:r w:rsidRPr="004F0EDA">
                                      <w:rPr>
                                        <w:b/>
                                        <w:color w:val="4F81BD" w:themeColor="accent1"/>
                                        <w:lang w:val="en-GB"/>
                                      </w:rPr>
                                      <w:t>:</w:t>
                                    </w:r>
                                    <w:r w:rsidRPr="009E5F53">
                                      <w:rPr>
                                        <w:b/>
                                        <w:color w:val="4F81BD" w:themeColor="accent1"/>
                                        <w:lang w:val="en-GB"/>
                                      </w:rPr>
                                      <w:t xml:space="preserve"> </w:t>
                                    </w:r>
                                    <w:r w:rsidRPr="004F0EDA">
                                      <w:rPr>
                                        <w:b/>
                                        <w:color w:val="4F81BD" w:themeColor="accent1"/>
                                        <w:lang w:val="en-GB"/>
                                      </w:rPr>
                                      <w:t xml:space="preserve">Introduction  </w:t>
                                    </w:r>
                                    <w:r w:rsidRPr="004F0EDA">
                                      <w:rPr>
                                        <w:b/>
                                        <w:color w:val="4F81BD" w:themeColor="accent1"/>
                                        <w:lang w:val="en-GB"/>
                                      </w:rPr>
                                      <w:br/>
                                      <w:t>to the theme:</w:t>
                                    </w:r>
                                  </w:p>
                                  <w:p w14:paraId="68848F0C" w14:textId="77777777" w:rsidR="00AE5E4F" w:rsidRDefault="00AE5E4F" w:rsidP="00F27A87">
                                    <w:pPr>
                                      <w:tabs>
                                        <w:tab w:val="left" w:pos="3261"/>
                                      </w:tabs>
                                      <w:ind w:left="504"/>
                                      <w:jc w:val="right"/>
                                      <w:rPr>
                                        <w:b/>
                                        <w:color w:val="4F81BD" w:themeColor="accent1"/>
                                        <w:lang w:val="en-GB"/>
                                      </w:rPr>
                                    </w:pPr>
                                    <w:r w:rsidRPr="009E5F53">
                                      <w:rPr>
                                        <w:b/>
                                        <w:color w:val="4F81BD" w:themeColor="accent1"/>
                                        <w:lang w:val="en-GB"/>
                                      </w:rPr>
                                      <w:t xml:space="preserve"> A global view</w:t>
                                    </w:r>
                                  </w:p>
                                  <w:p w14:paraId="4070B1DA" w14:textId="77777777" w:rsidR="00AE5E4F" w:rsidRDefault="00AE5E4F" w:rsidP="00AE5E4F">
                                    <w:pPr>
                                      <w:ind w:left="504"/>
                                      <w:rPr>
                                        <w:lang w:val="en-GB"/>
                                      </w:rPr>
                                    </w:pPr>
                                  </w:p>
                                  <w:p w14:paraId="3E63C0A7" w14:textId="77777777" w:rsidR="00AE5E4F" w:rsidRDefault="00AE5E4F" w:rsidP="00AE5E4F">
                                    <w:pPr>
                                      <w:ind w:left="504"/>
                                      <w:rPr>
                                        <w:lang w:val="en-GB"/>
                                      </w:rPr>
                                    </w:pPr>
                                  </w:p>
                                  <w:p w14:paraId="13E292F3" w14:textId="77777777" w:rsidR="00AE5E4F" w:rsidRDefault="00AE5E4F" w:rsidP="00AE5E4F">
                                    <w:pPr>
                                      <w:ind w:left="504"/>
                                      <w:rPr>
                                        <w:lang w:val="en-GB"/>
                                      </w:rPr>
                                    </w:pPr>
                                  </w:p>
                                  <w:p w14:paraId="762C244E" w14:textId="77777777" w:rsidR="00AE5E4F" w:rsidRDefault="00AE5E4F" w:rsidP="00AE5E4F">
                                    <w:pPr>
                                      <w:ind w:left="504"/>
                                      <w:rPr>
                                        <w:lang w:val="en-GB"/>
                                      </w:rPr>
                                    </w:pPr>
                                  </w:p>
                                  <w:p w14:paraId="1679AEBD" w14:textId="77777777" w:rsidR="00AE5E4F" w:rsidRDefault="00AE5E4F" w:rsidP="00AE5E4F">
                                    <w:pPr>
                                      <w:ind w:left="504"/>
                                      <w:rPr>
                                        <w:lang w:val="en-GB"/>
                                      </w:rPr>
                                    </w:pPr>
                                  </w:p>
                                  <w:p w14:paraId="55313970" w14:textId="77777777" w:rsidR="00AE5E4F" w:rsidRDefault="00AE5E4F" w:rsidP="00AE5E4F">
                                    <w:pPr>
                                      <w:ind w:left="504"/>
                                      <w:rPr>
                                        <w:lang w:val="en-GB"/>
                                      </w:rPr>
                                    </w:pPr>
                                  </w:p>
                                  <w:p w14:paraId="5C75610A" w14:textId="77777777" w:rsidR="00AE5E4F" w:rsidRDefault="00AE5E4F" w:rsidP="00AE5E4F">
                                    <w:pPr>
                                      <w:ind w:left="504"/>
                                      <w:rPr>
                                        <w:lang w:val="en-GB"/>
                                      </w:rPr>
                                    </w:pPr>
                                  </w:p>
                                  <w:p w14:paraId="1E18B74B" w14:textId="77777777" w:rsidR="00AE5E4F" w:rsidRPr="009E5F53" w:rsidRDefault="00AE5E4F" w:rsidP="00F27A87">
                                    <w:pPr>
                                      <w:ind w:left="504"/>
                                      <w:jc w:val="right"/>
                                      <w:rPr>
                                        <w:b/>
                                        <w:color w:val="4F81BD" w:themeColor="accent1"/>
                                        <w:lang w:val="en-GB"/>
                                      </w:rPr>
                                    </w:pPr>
                                    <w:r w:rsidRPr="00A01F39">
                                      <w:rPr>
                                        <w:b/>
                                        <w:color w:val="4F81BD" w:themeColor="accent1"/>
                                        <w:lang w:val="en-GB"/>
                                      </w:rPr>
                                      <w:t>A stakeholder’s view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45720" tIns="91440" rIns="0" bIns="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C5FA232" id="Grupo 2" o:spid="_x0000_s1032" style="position:absolute;left:0;text-align:left;margin-left:-5.4pt;margin-top:3.75pt;width:210.75pt;height:247.05pt;z-index:251658752;mso-wrap-distance-left:18pt;mso-wrap-distance-right:18pt;mso-position-horizontal-relative:margin;mso-position-vertical-relative:page;mso-width-relative:margin;mso-height-relative:margin" coordorigin=",-1911" coordsize="43277,503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">
                      <v:rect id="Retângulo 174" o:spid="_x0000_s1033" style="position:absolute;top:-1911;width:32186;height:202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" fillcolor="window" stroked="f" strokeweight="2pt">
                        <v:fill opacity="0"/>
                      </v:rect>
                      <v:group id="Grupo 6" o:spid="_x0000_s1034" style="position:absolute;top:190;width:22494;height:8321" coordorigin="2286" coordsize="14721,102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">
                        <v:shape id="Retângulo 10" o:spid="_x0000_s1035" style="position:absolute;left:2286;width:14662;height:10122;visibility:visible;mso-wrap-style:square;v-text-anchor:middle" coordsize="2240281,82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" path="m,l2240281,,1659256,222885,,822960,,xe" fillcolor="#4f81bd" stroked="f" strokeweight="2pt">
                          <v:path arrowok="t" o:connecttype="custom" o:connectlocs="0,0;1466258,0;1085979,274158;0,1012274;0,0" o:connectangles="0,0,0,0,0"/>
                        </v:shape>
                        <v:rect id="Retângulo 177" o:spid="_x0000_s1036" style="position:absolute;left:2286;width:14721;height:102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" stroked="f" strokeweight="2pt">
                          <v:fill r:id="rId14" o:title="" recolor="t" rotate="t" type="frame"/>
                        </v:rect>
                      </v:group>
                      <v:shape id="Caixa de Texto 178" o:spid="_x0000_s1037" type="#_x0000_t202" style="position:absolute;left:6858;top:1582;width:36419;height:468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" filled="f" stroked="f" strokeweight=".5pt">
                        <v:textbox inset="3.6pt,7.2pt,0,0">
                          <w:txbxContent>
                            <w:p w14:paraId="1756659A" w14:textId="77777777" w:rsidR="00AE5E4F" w:rsidRPr="004F0EDA" w:rsidRDefault="00AE5E4F" w:rsidP="00AE5E4F">
                              <w:pPr>
                                <w:ind w:left="504"/>
                                <w:rPr>
                                  <w:b/>
                                  <w:color w:val="4F81BD" w:themeColor="accent1"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color w:val="4F81BD" w:themeColor="accent1"/>
                                  <w:lang w:val="en-GB"/>
                                </w:rPr>
                                <w:t>SESSION</w:t>
                              </w:r>
                              <w:r w:rsidRPr="00F27A87">
                                <w:rPr>
                                  <w:b/>
                                  <w:color w:val="4F81BD" w:themeColor="accent1"/>
                                  <w:lang w:val="en-GB"/>
                                </w:rPr>
                                <w:t xml:space="preserve"> I</w:t>
                              </w:r>
                              <w:r w:rsidRPr="004F0EDA">
                                <w:rPr>
                                  <w:b/>
                                  <w:color w:val="4F81BD" w:themeColor="accent1"/>
                                  <w:lang w:val="en-GB"/>
                                </w:rPr>
                                <w:t>:</w:t>
                              </w:r>
                              <w:r w:rsidRPr="009E5F53">
                                <w:rPr>
                                  <w:b/>
                                  <w:color w:val="4F81BD" w:themeColor="accent1"/>
                                  <w:lang w:val="en-GB"/>
                                </w:rPr>
                                <w:t xml:space="preserve"> </w:t>
                              </w:r>
                              <w:r w:rsidRPr="004F0EDA">
                                <w:rPr>
                                  <w:b/>
                                  <w:color w:val="4F81BD" w:themeColor="accent1"/>
                                  <w:lang w:val="en-GB"/>
                                </w:rPr>
                                <w:t xml:space="preserve">Introduction  </w:t>
                              </w:r>
                              <w:r w:rsidRPr="004F0EDA">
                                <w:rPr>
                                  <w:b/>
                                  <w:color w:val="4F81BD" w:themeColor="accent1"/>
                                  <w:lang w:val="en-GB"/>
                                </w:rPr>
                                <w:br/>
                                <w:t>to the theme:</w:t>
                              </w:r>
                            </w:p>
                            <w:p w14:paraId="68848F0C" w14:textId="77777777" w:rsidR="00AE5E4F" w:rsidRDefault="00AE5E4F" w:rsidP="00F27A87">
                              <w:pPr>
                                <w:tabs>
                                  <w:tab w:val="left" w:pos="3261"/>
                                </w:tabs>
                                <w:ind w:left="504"/>
                                <w:jc w:val="right"/>
                                <w:rPr>
                                  <w:b/>
                                  <w:color w:val="4F81BD" w:themeColor="accent1"/>
                                  <w:lang w:val="en-GB"/>
                                </w:rPr>
                              </w:pPr>
                              <w:r w:rsidRPr="009E5F53">
                                <w:rPr>
                                  <w:b/>
                                  <w:color w:val="4F81BD" w:themeColor="accent1"/>
                                  <w:lang w:val="en-GB"/>
                                </w:rPr>
                                <w:t xml:space="preserve"> A global view</w:t>
                              </w:r>
                            </w:p>
                            <w:p w14:paraId="4070B1DA" w14:textId="77777777" w:rsidR="00AE5E4F" w:rsidRDefault="00AE5E4F" w:rsidP="00AE5E4F">
                              <w:pPr>
                                <w:ind w:left="504"/>
                                <w:rPr>
                                  <w:lang w:val="en-GB"/>
                                </w:rPr>
                              </w:pPr>
                            </w:p>
                            <w:p w14:paraId="3E63C0A7" w14:textId="77777777" w:rsidR="00AE5E4F" w:rsidRDefault="00AE5E4F" w:rsidP="00AE5E4F">
                              <w:pPr>
                                <w:ind w:left="504"/>
                                <w:rPr>
                                  <w:lang w:val="en-GB"/>
                                </w:rPr>
                              </w:pPr>
                            </w:p>
                            <w:p w14:paraId="13E292F3" w14:textId="77777777" w:rsidR="00AE5E4F" w:rsidRDefault="00AE5E4F" w:rsidP="00AE5E4F">
                              <w:pPr>
                                <w:ind w:left="504"/>
                                <w:rPr>
                                  <w:lang w:val="en-GB"/>
                                </w:rPr>
                              </w:pPr>
                            </w:p>
                            <w:p w14:paraId="762C244E" w14:textId="77777777" w:rsidR="00AE5E4F" w:rsidRDefault="00AE5E4F" w:rsidP="00AE5E4F">
                              <w:pPr>
                                <w:ind w:left="504"/>
                                <w:rPr>
                                  <w:lang w:val="en-GB"/>
                                </w:rPr>
                              </w:pPr>
                            </w:p>
                            <w:p w14:paraId="1679AEBD" w14:textId="77777777" w:rsidR="00AE5E4F" w:rsidRDefault="00AE5E4F" w:rsidP="00AE5E4F">
                              <w:pPr>
                                <w:ind w:left="504"/>
                                <w:rPr>
                                  <w:lang w:val="en-GB"/>
                                </w:rPr>
                              </w:pPr>
                            </w:p>
                            <w:p w14:paraId="55313970" w14:textId="77777777" w:rsidR="00AE5E4F" w:rsidRDefault="00AE5E4F" w:rsidP="00AE5E4F">
                              <w:pPr>
                                <w:ind w:left="504"/>
                                <w:rPr>
                                  <w:lang w:val="en-GB"/>
                                </w:rPr>
                              </w:pPr>
                            </w:p>
                            <w:p w14:paraId="5C75610A" w14:textId="77777777" w:rsidR="00AE5E4F" w:rsidRDefault="00AE5E4F" w:rsidP="00AE5E4F">
                              <w:pPr>
                                <w:ind w:left="504"/>
                                <w:rPr>
                                  <w:lang w:val="en-GB"/>
                                </w:rPr>
                              </w:pPr>
                            </w:p>
                            <w:p w14:paraId="1E18B74B" w14:textId="77777777" w:rsidR="00AE5E4F" w:rsidRPr="009E5F53" w:rsidRDefault="00AE5E4F" w:rsidP="00F27A87">
                              <w:pPr>
                                <w:ind w:left="504"/>
                                <w:jc w:val="right"/>
                                <w:rPr>
                                  <w:b/>
                                  <w:color w:val="4F81BD" w:themeColor="accent1"/>
                                  <w:lang w:val="en-GB"/>
                                </w:rPr>
                              </w:pPr>
                              <w:r w:rsidRPr="00A01F39">
                                <w:rPr>
                                  <w:b/>
                                  <w:color w:val="4F81BD" w:themeColor="accent1"/>
                                  <w:lang w:val="en-GB"/>
                                </w:rPr>
                                <w:t>A stakeholder’s view</w:t>
                              </w:r>
                            </w:p>
                          </w:txbxContent>
                        </v:textbox>
                      </v:shape>
                      <w10:wrap type="square" anchorx="margin" anchory="page"/>
                    </v:group>
                  </w:pict>
                </mc:Fallback>
              </mc:AlternateContent>
            </w:r>
          </w:p>
        </w:tc>
        <w:tc>
          <w:tcPr>
            <w:tcW w:w="4104" w:type="dxa"/>
            <w:vAlign w:val="center"/>
          </w:tcPr>
          <w:p w14:paraId="50922092" w14:textId="77777777" w:rsidR="00B55D4F" w:rsidRDefault="00B55D4F">
            <w:pPr>
              <w:jc w:val="both"/>
              <w:rPr>
                <w:lang w:val="en-GB"/>
              </w:rPr>
            </w:pPr>
          </w:p>
        </w:tc>
        <w:bookmarkStart w:id="0" w:name="_GoBack"/>
        <w:bookmarkEnd w:id="0"/>
      </w:tr>
      <w:tr w:rsidR="00B55D4F" w:rsidRPr="00526AA8" w14:paraId="1DE123CF" w14:textId="77777777" w:rsidTr="00F27A87">
        <w:tc>
          <w:tcPr>
            <w:tcW w:w="4390" w:type="dxa"/>
          </w:tcPr>
          <w:p w14:paraId="22AF1C51" w14:textId="77777777" w:rsidR="00B55D4F" w:rsidRPr="00D94696" w:rsidRDefault="00B55D4F" w:rsidP="00652715">
            <w:pPr>
              <w:jc w:val="both"/>
              <w:rPr>
                <w:noProof/>
                <w:lang w:val="en-GB" w:eastAsia="en-GB"/>
              </w:rPr>
            </w:pPr>
          </w:p>
        </w:tc>
        <w:tc>
          <w:tcPr>
            <w:tcW w:w="4104" w:type="dxa"/>
            <w:vAlign w:val="center"/>
          </w:tcPr>
          <w:p w14:paraId="32DE1F4D" w14:textId="77777777" w:rsidR="00963BA6" w:rsidRDefault="00963BA6" w:rsidP="00963BA6">
            <w:pPr>
              <w:jc w:val="both"/>
              <w:rPr>
                <w:lang w:val="en-GB"/>
              </w:rPr>
            </w:pPr>
          </w:p>
          <w:p w14:paraId="0E639894" w14:textId="77777777" w:rsidR="00B55D4F" w:rsidRDefault="00B55D4F">
            <w:pPr>
              <w:jc w:val="both"/>
              <w:rPr>
                <w:lang w:val="en-GB"/>
              </w:rPr>
            </w:pPr>
          </w:p>
        </w:tc>
      </w:tr>
    </w:tbl>
    <w:p w14:paraId="61277EF5" w14:textId="77777777" w:rsidR="00591CE5" w:rsidRDefault="006B6F5C" w:rsidP="00652715">
      <w:pPr>
        <w:jc w:val="both"/>
        <w:rPr>
          <w:lang w:val="en-GB"/>
        </w:rPr>
      </w:pPr>
      <w:r w:rsidRPr="009E5F53">
        <w:rPr>
          <w:b/>
          <w:noProof/>
          <w:lang w:eastAsia="pt-PT"/>
        </w:rPr>
        <w:lastRenderedPageBreak/>
        <mc:AlternateContent>
          <mc:Choice Requires="wpg">
            <w:drawing>
              <wp:anchor distT="0" distB="0" distL="228600" distR="228600" simplePos="0" relativeHeight="251653632" behindDoc="0" locked="0" layoutInCell="1" allowOverlap="1" wp14:anchorId="215FF985" wp14:editId="79F41990">
                <wp:simplePos x="0" y="0"/>
                <wp:positionH relativeFrom="margin">
                  <wp:posOffset>-170180</wp:posOffset>
                </wp:positionH>
                <wp:positionV relativeFrom="page">
                  <wp:posOffset>2421890</wp:posOffset>
                </wp:positionV>
                <wp:extent cx="2592070" cy="4544695"/>
                <wp:effectExtent l="0" t="0" r="0" b="8255"/>
                <wp:wrapSquare wrapText="bothSides"/>
                <wp:docPr id="10" name="Grupo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92070" cy="4544695"/>
                          <a:chOff x="0" y="0"/>
                          <a:chExt cx="3877879" cy="8752959"/>
                        </a:xfrm>
                      </wpg:grpSpPr>
                      <wps:wsp>
                        <wps:cNvPr id="12" name="Retângulo 174"/>
                        <wps:cNvSpPr/>
                        <wps:spPr>
                          <a:xfrm>
                            <a:off x="0" y="0"/>
                            <a:ext cx="3218688" cy="2028766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alpha val="0"/>
                            </a:sysClr>
                          </a:solidFill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3" name="Grupo 13"/>
                        <wpg:cNvGrpSpPr/>
                        <wpg:grpSpPr>
                          <a:xfrm>
                            <a:off x="0" y="19050"/>
                            <a:ext cx="2249424" cy="832104"/>
                            <a:chOff x="228600" y="0"/>
                            <a:chExt cx="1472184" cy="1024128"/>
                          </a:xfrm>
                        </wpg:grpSpPr>
                        <wps:wsp>
                          <wps:cNvPr id="14" name="Retângulo 10"/>
                          <wps:cNvSpPr/>
                          <wps:spPr>
                            <a:xfrm>
                              <a:off x="228600" y="0"/>
                              <a:ext cx="1466258" cy="1012274"/>
                            </a:xfrm>
                            <a:custGeom>
                              <a:avLst/>
                              <a:gdLst>
                                <a:gd name="connsiteX0" fmla="*/ 0 w 2240281"/>
                                <a:gd name="connsiteY0" fmla="*/ 0 h 822960"/>
                                <a:gd name="connsiteX1" fmla="*/ 2240281 w 2240281"/>
                                <a:gd name="connsiteY1" fmla="*/ 0 h 822960"/>
                                <a:gd name="connsiteX2" fmla="*/ 2240281 w 2240281"/>
                                <a:gd name="connsiteY2" fmla="*/ 822960 h 822960"/>
                                <a:gd name="connsiteX3" fmla="*/ 0 w 2240281"/>
                                <a:gd name="connsiteY3" fmla="*/ 822960 h 822960"/>
                                <a:gd name="connsiteX4" fmla="*/ 0 w 2240281"/>
                                <a:gd name="connsiteY4" fmla="*/ 0 h 822960"/>
                                <a:gd name="connsiteX0" fmla="*/ 0 w 2240281"/>
                                <a:gd name="connsiteY0" fmla="*/ 0 h 822960"/>
                                <a:gd name="connsiteX1" fmla="*/ 2240281 w 2240281"/>
                                <a:gd name="connsiteY1" fmla="*/ 0 h 822960"/>
                                <a:gd name="connsiteX2" fmla="*/ 1659256 w 2240281"/>
                                <a:gd name="connsiteY2" fmla="*/ 222885 h 822960"/>
                                <a:gd name="connsiteX3" fmla="*/ 0 w 2240281"/>
                                <a:gd name="connsiteY3" fmla="*/ 822960 h 822960"/>
                                <a:gd name="connsiteX4" fmla="*/ 0 w 2240281"/>
                                <a:gd name="connsiteY4" fmla="*/ 0 h 82296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2240281" h="822960">
                                  <a:moveTo>
                                    <a:pt x="0" y="0"/>
                                  </a:moveTo>
                                  <a:lnTo>
                                    <a:pt x="2240281" y="0"/>
                                  </a:lnTo>
                                  <a:lnTo>
                                    <a:pt x="1659256" y="222885"/>
                                  </a:lnTo>
                                  <a:lnTo>
                                    <a:pt x="0" y="82296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4F81BD"/>
                            </a:solidFill>
                            <a:ln w="25400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" name="Retângulo 177"/>
                          <wps:cNvSpPr/>
                          <wps:spPr>
                            <a:xfrm>
                              <a:off x="228600" y="0"/>
                              <a:ext cx="1472184" cy="1024128"/>
                            </a:xfrm>
                            <a:prstGeom prst="rect">
                              <a:avLst/>
                            </a:prstGeom>
                            <a:blipFill>
                              <a:blip r:embed="rId13"/>
                              <a:stretch>
                                <a:fillRect/>
                              </a:stretch>
                            </a:blipFill>
                            <a:ln w="25400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6" name="Caixa de Texto 178"/>
                        <wps:cNvSpPr txBox="1"/>
                        <wps:spPr>
                          <a:xfrm>
                            <a:off x="644876" y="448232"/>
                            <a:ext cx="3233003" cy="830472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6034225A" w14:textId="77777777" w:rsidR="00526AA8" w:rsidRPr="00636685" w:rsidRDefault="00811123" w:rsidP="00526AA8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b/>
                                  <w:color w:val="4F81BD" w:themeColor="accent1"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color w:val="4F81BD" w:themeColor="accent1"/>
                                  <w:lang w:val="en-GB"/>
                                </w:rPr>
                                <w:t xml:space="preserve">SESSION </w:t>
                              </w:r>
                              <w:r w:rsidRPr="00F27A87">
                                <w:rPr>
                                  <w:b/>
                                  <w:color w:val="4F81BD" w:themeColor="accent1"/>
                                  <w:lang w:val="en-GB"/>
                                </w:rPr>
                                <w:t>II</w:t>
                              </w:r>
                              <w:r w:rsidR="00636685" w:rsidRPr="009E5F53">
                                <w:rPr>
                                  <w:b/>
                                  <w:color w:val="4F81BD" w:themeColor="accent1"/>
                                  <w:lang w:val="en-GB"/>
                                </w:rPr>
                                <w:t xml:space="preserve">: </w:t>
                              </w:r>
                              <w:r w:rsidR="00526AA8" w:rsidRPr="00636685">
                                <w:rPr>
                                  <w:b/>
                                  <w:color w:val="4F81BD" w:themeColor="accent1"/>
                                  <w:lang w:val="en-GB"/>
                                </w:rPr>
                                <w:t>Making a meaningful independent audit contribution to the 2030 Agenda for Sustainable Development</w:t>
                              </w:r>
                            </w:p>
                            <w:p w14:paraId="4B16B554" w14:textId="77777777" w:rsidR="00526AA8" w:rsidRDefault="00526AA8" w:rsidP="00526AA8">
                              <w:pPr>
                                <w:ind w:left="504"/>
                                <w:rPr>
                                  <w:lang w:val="en-GB"/>
                                </w:rPr>
                              </w:pPr>
                            </w:p>
                            <w:p w14:paraId="7882ECC6" w14:textId="0FAC4DDF" w:rsidR="00636685" w:rsidRDefault="00636685" w:rsidP="00636685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rFonts w:cs="ScalaSans"/>
                                  <w:szCs w:val="22"/>
                                  <w:lang w:val="en-GB"/>
                                </w:rPr>
                              </w:pPr>
                            </w:p>
                            <w:p w14:paraId="51C25241" w14:textId="77777777" w:rsidR="00811123" w:rsidRPr="00B7427B" w:rsidRDefault="00636685" w:rsidP="00811123">
                              <w:pPr>
                                <w:pStyle w:val="PargrafodaLista"/>
                                <w:numPr>
                                  <w:ilvl w:val="0"/>
                                  <w:numId w:val="9"/>
                                </w:numPr>
                                <w:autoSpaceDE w:val="0"/>
                                <w:autoSpaceDN w:val="0"/>
                                <w:adjustRightInd w:val="0"/>
                                <w:ind w:left="567" w:hanging="142"/>
                                <w:rPr>
                                  <w:b/>
                                  <w:color w:val="4F81BD" w:themeColor="accent1"/>
                                  <w:lang w:val="en-GB"/>
                                </w:rPr>
                              </w:pPr>
                              <w:r w:rsidRPr="00F27A87">
                                <w:rPr>
                                  <w:b/>
                                  <w:color w:val="4F81BD" w:themeColor="accent1"/>
                                  <w:lang w:val="en-GB"/>
                                </w:rPr>
                                <w:t>An Experience on environmental audit</w:t>
                              </w:r>
                            </w:p>
                            <w:p w14:paraId="26DA57DD" w14:textId="77777777" w:rsidR="00636685" w:rsidRDefault="00636685" w:rsidP="00636685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b/>
                                  <w:color w:val="4F81BD" w:themeColor="accent1"/>
                                  <w:lang w:val="en-GB"/>
                                </w:rPr>
                              </w:pPr>
                            </w:p>
                            <w:p w14:paraId="2169815E" w14:textId="77777777" w:rsidR="00636685" w:rsidRDefault="00636685" w:rsidP="00636685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b/>
                                  <w:color w:val="4F81BD" w:themeColor="accent1"/>
                                  <w:lang w:val="en-GB"/>
                                </w:rPr>
                              </w:pPr>
                            </w:p>
                            <w:p w14:paraId="6794C2F2" w14:textId="77777777" w:rsidR="00636685" w:rsidRDefault="00636685" w:rsidP="00636685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b/>
                                  <w:color w:val="4F81BD" w:themeColor="accent1"/>
                                  <w:lang w:val="en-GB"/>
                                </w:rPr>
                              </w:pPr>
                            </w:p>
                            <w:p w14:paraId="5107A8E9" w14:textId="77777777" w:rsidR="001348F9" w:rsidRDefault="001348F9" w:rsidP="00636685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b/>
                                  <w:color w:val="4F81BD" w:themeColor="accent1"/>
                                  <w:lang w:val="en-GB"/>
                                </w:rPr>
                              </w:pPr>
                            </w:p>
                            <w:p w14:paraId="2DE7DB2C" w14:textId="77777777" w:rsidR="00636685" w:rsidRPr="00F27A87" w:rsidRDefault="00636685" w:rsidP="00F27A87">
                              <w:pPr>
                                <w:pStyle w:val="PargrafodaLista"/>
                                <w:numPr>
                                  <w:ilvl w:val="0"/>
                                  <w:numId w:val="9"/>
                                </w:numPr>
                                <w:autoSpaceDE w:val="0"/>
                                <w:autoSpaceDN w:val="0"/>
                                <w:adjustRightInd w:val="0"/>
                                <w:ind w:left="567" w:hanging="142"/>
                                <w:rPr>
                                  <w:b/>
                                  <w:color w:val="4F81BD" w:themeColor="accent1"/>
                                  <w:lang w:val="en-GB"/>
                                </w:rPr>
                              </w:pPr>
                              <w:r w:rsidRPr="00F27A87">
                                <w:rPr>
                                  <w:b/>
                                  <w:color w:val="4F81BD" w:themeColor="accent1"/>
                                  <w:lang w:val="en-GB"/>
                                </w:rPr>
                                <w:t>The Regions experience - Roundtable</w:t>
                              </w:r>
                            </w:p>
                            <w:p w14:paraId="32CFE95F" w14:textId="77777777" w:rsidR="00636685" w:rsidRPr="00636685" w:rsidRDefault="00636685" w:rsidP="00636685">
                              <w:pPr>
                                <w:ind w:left="504"/>
                                <w:rPr>
                                  <w:b/>
                                  <w:color w:val="4F81BD" w:themeColor="accent1"/>
                                  <w:lang w:val="en-GB"/>
                                </w:rPr>
                              </w:pPr>
                            </w:p>
                            <w:p w14:paraId="6D38B8CD" w14:textId="77777777" w:rsidR="00636685" w:rsidRDefault="00636685" w:rsidP="00636685">
                              <w:pPr>
                                <w:ind w:left="504"/>
                                <w:rPr>
                                  <w:lang w:val="en-GB"/>
                                </w:rPr>
                              </w:pPr>
                            </w:p>
                            <w:p w14:paraId="341681C4" w14:textId="77777777" w:rsidR="00636685" w:rsidRDefault="00636685" w:rsidP="00636685">
                              <w:pPr>
                                <w:ind w:left="504"/>
                                <w:rPr>
                                  <w:lang w:val="en-GB"/>
                                </w:rPr>
                              </w:pPr>
                            </w:p>
                            <w:p w14:paraId="5E7D0841" w14:textId="77777777" w:rsidR="00636685" w:rsidRDefault="00636685" w:rsidP="00636685">
                              <w:pPr>
                                <w:ind w:left="504"/>
                                <w:rPr>
                                  <w:lang w:val="en-GB"/>
                                </w:rPr>
                              </w:pPr>
                            </w:p>
                            <w:p w14:paraId="7DB28D76" w14:textId="77777777" w:rsidR="00636685" w:rsidRDefault="00636685" w:rsidP="00636685">
                              <w:pPr>
                                <w:ind w:left="504"/>
                                <w:rPr>
                                  <w:lang w:val="en-GB"/>
                                </w:rPr>
                              </w:pPr>
                            </w:p>
                            <w:p w14:paraId="45E9DEA1" w14:textId="77777777" w:rsidR="00636685" w:rsidRDefault="00636685" w:rsidP="00636685">
                              <w:pPr>
                                <w:ind w:left="504"/>
                                <w:rPr>
                                  <w:lang w:val="en-GB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45720" tIns="9144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15FF985" id="Grupo 10" o:spid="_x0000_s1038" style="position:absolute;left:0;text-align:left;margin-left:-13.4pt;margin-top:190.7pt;width:204.1pt;height:357.85pt;z-index:251653632;mso-wrap-distance-left:18pt;mso-wrap-distance-right:18pt;mso-position-horizontal-relative:margin;mso-position-vertical-relative:page;mso-width-relative:margin;mso-height-relative:margin" coordsize="38778,875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">
                <v:rect id="Retângulo 174" o:spid="_x0000_s1039" style="position:absolute;width:32186;height:202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" fillcolor="window" stroked="f" strokeweight="2pt">
                  <v:fill opacity="0"/>
                </v:rect>
                <v:group id="Grupo 13" o:spid="_x0000_s1040" style="position:absolute;top:190;width:22494;height:8321" coordorigin="2286" coordsize="14721,102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1xtwgAAANs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">
                  <v:shape id="Retângulo 10" o:spid="_x0000_s1041" style="position:absolute;left:2286;width:14662;height:10122;visibility:visible;mso-wrap-style:square;v-text-anchor:middle" coordsize="2240281,82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" path="m,l2240281,,1659256,222885,,822960,,xe" fillcolor="#4f81bd" stroked="f" strokeweight="2pt">
                    <v:path arrowok="t" o:connecttype="custom" o:connectlocs="0,0;1466258,0;1085979,274158;0,1012274;0,0" o:connectangles="0,0,0,0,0"/>
                  </v:shape>
                  <v:rect id="Retângulo 177" o:spid="_x0000_s1042" style="position:absolute;left:2286;width:14721;height:102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" stroked="f" strokeweight="2pt">
                    <v:fill r:id="rId14" o:title="" recolor="t" rotate="t" type="frame"/>
                  </v:rect>
                </v:group>
                <v:shape id="Caixa de Texto 178" o:spid="_x0000_s1043" type="#_x0000_t202" style="position:absolute;left:6448;top:4482;width:32330;height:830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" filled="f" stroked="f" strokeweight=".5pt">
                  <v:textbox inset="3.6pt,7.2pt,0,0">
                    <w:txbxContent>
                      <w:p w14:paraId="6034225A" w14:textId="77777777" w:rsidR="00526AA8" w:rsidRPr="00636685" w:rsidRDefault="00811123" w:rsidP="00526AA8">
                        <w:pPr>
                          <w:autoSpaceDE w:val="0"/>
                          <w:autoSpaceDN w:val="0"/>
                          <w:adjustRightInd w:val="0"/>
                          <w:rPr>
                            <w:b/>
                            <w:color w:val="4F81BD" w:themeColor="accent1"/>
                            <w:lang w:val="en-GB"/>
                          </w:rPr>
                        </w:pPr>
                        <w:r>
                          <w:rPr>
                            <w:b/>
                            <w:color w:val="4F81BD" w:themeColor="accent1"/>
                            <w:lang w:val="en-GB"/>
                          </w:rPr>
                          <w:t xml:space="preserve">SESSION </w:t>
                        </w:r>
                        <w:r w:rsidRPr="00F27A87">
                          <w:rPr>
                            <w:b/>
                            <w:color w:val="4F81BD" w:themeColor="accent1"/>
                            <w:lang w:val="en-GB"/>
                          </w:rPr>
                          <w:t>II</w:t>
                        </w:r>
                        <w:r w:rsidR="00636685" w:rsidRPr="009E5F53">
                          <w:rPr>
                            <w:b/>
                            <w:color w:val="4F81BD" w:themeColor="accent1"/>
                            <w:lang w:val="en-GB"/>
                          </w:rPr>
                          <w:t xml:space="preserve">: </w:t>
                        </w:r>
                        <w:r w:rsidR="00526AA8" w:rsidRPr="00636685">
                          <w:rPr>
                            <w:b/>
                            <w:color w:val="4F81BD" w:themeColor="accent1"/>
                            <w:lang w:val="en-GB"/>
                          </w:rPr>
                          <w:t>Making a meaningful independent audit contribution to the 2030 Agenda for Sustainable Development</w:t>
                        </w:r>
                      </w:p>
                      <w:p w14:paraId="4B16B554" w14:textId="77777777" w:rsidR="00526AA8" w:rsidRDefault="00526AA8" w:rsidP="00526AA8">
                        <w:pPr>
                          <w:ind w:left="504"/>
                          <w:rPr>
                            <w:lang w:val="en-GB"/>
                          </w:rPr>
                        </w:pPr>
                      </w:p>
                      <w:p w14:paraId="7882ECC6" w14:textId="0FAC4DDF" w:rsidR="00636685" w:rsidRDefault="00636685" w:rsidP="00636685">
                        <w:pPr>
                          <w:autoSpaceDE w:val="0"/>
                          <w:autoSpaceDN w:val="0"/>
                          <w:adjustRightInd w:val="0"/>
                          <w:rPr>
                            <w:rFonts w:cs="ScalaSans"/>
                            <w:szCs w:val="22"/>
                            <w:lang w:val="en-GB"/>
                          </w:rPr>
                        </w:pPr>
                      </w:p>
                      <w:p w14:paraId="51C25241" w14:textId="77777777" w:rsidR="00811123" w:rsidRPr="00B7427B" w:rsidRDefault="00636685" w:rsidP="00811123">
                        <w:pPr>
                          <w:pStyle w:val="PargrafodaLista"/>
                          <w:numPr>
                            <w:ilvl w:val="0"/>
                            <w:numId w:val="9"/>
                          </w:numPr>
                          <w:autoSpaceDE w:val="0"/>
                          <w:autoSpaceDN w:val="0"/>
                          <w:adjustRightInd w:val="0"/>
                          <w:ind w:left="567" w:hanging="142"/>
                          <w:rPr>
                            <w:b/>
                            <w:color w:val="4F81BD" w:themeColor="accent1"/>
                            <w:lang w:val="en-GB"/>
                          </w:rPr>
                        </w:pPr>
                        <w:r w:rsidRPr="00F27A87">
                          <w:rPr>
                            <w:b/>
                            <w:color w:val="4F81BD" w:themeColor="accent1"/>
                            <w:lang w:val="en-GB"/>
                          </w:rPr>
                          <w:t>An Experience on environmental audit</w:t>
                        </w:r>
                      </w:p>
                      <w:p w14:paraId="26DA57DD" w14:textId="77777777" w:rsidR="00636685" w:rsidRDefault="00636685" w:rsidP="00636685">
                        <w:pPr>
                          <w:autoSpaceDE w:val="0"/>
                          <w:autoSpaceDN w:val="0"/>
                          <w:adjustRightInd w:val="0"/>
                          <w:rPr>
                            <w:b/>
                            <w:color w:val="4F81BD" w:themeColor="accent1"/>
                            <w:lang w:val="en-GB"/>
                          </w:rPr>
                        </w:pPr>
                      </w:p>
                      <w:p w14:paraId="2169815E" w14:textId="77777777" w:rsidR="00636685" w:rsidRDefault="00636685" w:rsidP="00636685">
                        <w:pPr>
                          <w:autoSpaceDE w:val="0"/>
                          <w:autoSpaceDN w:val="0"/>
                          <w:adjustRightInd w:val="0"/>
                          <w:rPr>
                            <w:b/>
                            <w:color w:val="4F81BD" w:themeColor="accent1"/>
                            <w:lang w:val="en-GB"/>
                          </w:rPr>
                        </w:pPr>
                      </w:p>
                      <w:p w14:paraId="6794C2F2" w14:textId="77777777" w:rsidR="00636685" w:rsidRDefault="00636685" w:rsidP="00636685">
                        <w:pPr>
                          <w:autoSpaceDE w:val="0"/>
                          <w:autoSpaceDN w:val="0"/>
                          <w:adjustRightInd w:val="0"/>
                          <w:rPr>
                            <w:b/>
                            <w:color w:val="4F81BD" w:themeColor="accent1"/>
                            <w:lang w:val="en-GB"/>
                          </w:rPr>
                        </w:pPr>
                      </w:p>
                      <w:p w14:paraId="5107A8E9" w14:textId="77777777" w:rsidR="001348F9" w:rsidRDefault="001348F9" w:rsidP="00636685">
                        <w:pPr>
                          <w:autoSpaceDE w:val="0"/>
                          <w:autoSpaceDN w:val="0"/>
                          <w:adjustRightInd w:val="0"/>
                          <w:rPr>
                            <w:b/>
                            <w:color w:val="4F81BD" w:themeColor="accent1"/>
                            <w:lang w:val="en-GB"/>
                          </w:rPr>
                        </w:pPr>
                      </w:p>
                      <w:p w14:paraId="2DE7DB2C" w14:textId="77777777" w:rsidR="00636685" w:rsidRPr="00F27A87" w:rsidRDefault="00636685" w:rsidP="00F27A87">
                        <w:pPr>
                          <w:pStyle w:val="PargrafodaLista"/>
                          <w:numPr>
                            <w:ilvl w:val="0"/>
                            <w:numId w:val="9"/>
                          </w:numPr>
                          <w:autoSpaceDE w:val="0"/>
                          <w:autoSpaceDN w:val="0"/>
                          <w:adjustRightInd w:val="0"/>
                          <w:ind w:left="567" w:hanging="142"/>
                          <w:rPr>
                            <w:b/>
                            <w:color w:val="4F81BD" w:themeColor="accent1"/>
                            <w:lang w:val="en-GB"/>
                          </w:rPr>
                        </w:pPr>
                        <w:r w:rsidRPr="00F27A87">
                          <w:rPr>
                            <w:b/>
                            <w:color w:val="4F81BD" w:themeColor="accent1"/>
                            <w:lang w:val="en-GB"/>
                          </w:rPr>
                          <w:t>The Regions experience - Roundtable</w:t>
                        </w:r>
                      </w:p>
                      <w:p w14:paraId="32CFE95F" w14:textId="77777777" w:rsidR="00636685" w:rsidRPr="00636685" w:rsidRDefault="00636685" w:rsidP="00636685">
                        <w:pPr>
                          <w:ind w:left="504"/>
                          <w:rPr>
                            <w:b/>
                            <w:color w:val="4F81BD" w:themeColor="accent1"/>
                            <w:lang w:val="en-GB"/>
                          </w:rPr>
                        </w:pPr>
                      </w:p>
                      <w:p w14:paraId="6D38B8CD" w14:textId="77777777" w:rsidR="00636685" w:rsidRDefault="00636685" w:rsidP="00636685">
                        <w:pPr>
                          <w:ind w:left="504"/>
                          <w:rPr>
                            <w:lang w:val="en-GB"/>
                          </w:rPr>
                        </w:pPr>
                      </w:p>
                      <w:p w14:paraId="341681C4" w14:textId="77777777" w:rsidR="00636685" w:rsidRDefault="00636685" w:rsidP="00636685">
                        <w:pPr>
                          <w:ind w:left="504"/>
                          <w:rPr>
                            <w:lang w:val="en-GB"/>
                          </w:rPr>
                        </w:pPr>
                      </w:p>
                      <w:p w14:paraId="5E7D0841" w14:textId="77777777" w:rsidR="00636685" w:rsidRDefault="00636685" w:rsidP="00636685">
                        <w:pPr>
                          <w:ind w:left="504"/>
                          <w:rPr>
                            <w:lang w:val="en-GB"/>
                          </w:rPr>
                        </w:pPr>
                      </w:p>
                      <w:p w14:paraId="7DB28D76" w14:textId="77777777" w:rsidR="00636685" w:rsidRDefault="00636685" w:rsidP="00636685">
                        <w:pPr>
                          <w:ind w:left="504"/>
                          <w:rPr>
                            <w:lang w:val="en-GB"/>
                          </w:rPr>
                        </w:pPr>
                      </w:p>
                      <w:p w14:paraId="45E9DEA1" w14:textId="77777777" w:rsidR="00636685" w:rsidRDefault="00636685" w:rsidP="00636685">
                        <w:pPr>
                          <w:ind w:left="504"/>
                          <w:rPr>
                            <w:lang w:val="en-GB"/>
                          </w:rPr>
                        </w:pPr>
                      </w:p>
                    </w:txbxContent>
                  </v:textbox>
                </v:shape>
                <w10:wrap type="square" anchorx="margin" anchory="page"/>
              </v:group>
            </w:pict>
          </mc:Fallback>
        </mc:AlternateContent>
      </w:r>
    </w:p>
    <w:p w14:paraId="433E7723" w14:textId="77777777" w:rsidR="00652715" w:rsidRDefault="00652715" w:rsidP="00652715">
      <w:pPr>
        <w:jc w:val="both"/>
        <w:rPr>
          <w:lang w:val="en-GB"/>
        </w:rPr>
      </w:pPr>
    </w:p>
    <w:p w14:paraId="4E6D5667" w14:textId="77777777" w:rsidR="00E66B71" w:rsidRDefault="00E66B71" w:rsidP="00652715">
      <w:pPr>
        <w:jc w:val="both"/>
        <w:rPr>
          <w:b/>
          <w:color w:val="4F81BD" w:themeColor="accent1"/>
          <w:lang w:val="en-GB"/>
        </w:rPr>
      </w:pPr>
    </w:p>
    <w:p w14:paraId="53987B58" w14:textId="77777777" w:rsidR="00E66B71" w:rsidRDefault="00E66B71" w:rsidP="00652715">
      <w:pPr>
        <w:jc w:val="both"/>
        <w:rPr>
          <w:b/>
          <w:color w:val="4F81BD" w:themeColor="accent1"/>
          <w:lang w:val="en-GB"/>
        </w:rPr>
      </w:pPr>
    </w:p>
    <w:p w14:paraId="1BC0B537" w14:textId="77777777" w:rsidR="00E66B71" w:rsidRDefault="00E66B71" w:rsidP="00652715">
      <w:pPr>
        <w:jc w:val="both"/>
        <w:rPr>
          <w:b/>
          <w:color w:val="4F81BD" w:themeColor="accent1"/>
          <w:lang w:val="en-GB"/>
        </w:rPr>
      </w:pPr>
    </w:p>
    <w:p w14:paraId="4AF4B514" w14:textId="77777777" w:rsidR="00E66B71" w:rsidRDefault="00E66B71" w:rsidP="00652715">
      <w:pPr>
        <w:jc w:val="both"/>
        <w:rPr>
          <w:b/>
          <w:color w:val="4F81BD" w:themeColor="accent1"/>
          <w:lang w:val="en-GB"/>
        </w:rPr>
      </w:pPr>
    </w:p>
    <w:p w14:paraId="28D39FA7" w14:textId="77777777" w:rsidR="00AB15DF" w:rsidRDefault="001348F9" w:rsidP="00652715">
      <w:pPr>
        <w:jc w:val="both"/>
        <w:rPr>
          <w:b/>
          <w:lang w:val="en-GB"/>
        </w:rPr>
      </w:pPr>
      <w:r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248596A3" wp14:editId="33F09F4B">
                <wp:simplePos x="0" y="0"/>
                <wp:positionH relativeFrom="column">
                  <wp:posOffset>2596515</wp:posOffset>
                </wp:positionH>
                <wp:positionV relativeFrom="paragraph">
                  <wp:posOffset>50203</wp:posOffset>
                </wp:positionV>
                <wp:extent cx="3875471" cy="6455391"/>
                <wp:effectExtent l="0" t="0" r="0" b="0"/>
                <wp:wrapNone/>
                <wp:docPr id="210" name="Caixa de texto 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75471" cy="645539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399CEA8" w14:textId="77777777" w:rsidR="00AE5E4F" w:rsidRPr="00B7427B" w:rsidRDefault="00AE5E4F" w:rsidP="00AE5E4F">
                            <w:pPr>
                              <w:jc w:val="both"/>
                              <w:rPr>
                                <w:lang w:val="en-GB"/>
                              </w:rPr>
                            </w:pPr>
                            <w:r w:rsidRPr="00B7427B">
                              <w:rPr>
                                <w:lang w:val="en-GB"/>
                              </w:rPr>
                              <w:t xml:space="preserve">Presentation from the Court of Auditors of the Brazilian State of Amazonas </w:t>
                            </w:r>
                            <w:r w:rsidR="00F03BC4">
                              <w:rPr>
                                <w:lang w:val="en-GB"/>
                              </w:rPr>
                              <w:t>on</w:t>
                            </w:r>
                            <w:r w:rsidR="00F03BC4" w:rsidRPr="00B7427B">
                              <w:rPr>
                                <w:lang w:val="en-GB"/>
                              </w:rPr>
                              <w:t xml:space="preserve"> </w:t>
                            </w:r>
                            <w:r w:rsidRPr="00B7427B">
                              <w:rPr>
                                <w:lang w:val="en-GB"/>
                              </w:rPr>
                              <w:t>the experience of environmental audit in this relevant geographical area (</w:t>
                            </w:r>
                            <w:r w:rsidRPr="00B7427B">
                              <w:rPr>
                                <w:b/>
                                <w:lang w:val="en-GB"/>
                              </w:rPr>
                              <w:t>up to 1</w:t>
                            </w:r>
                            <w:r>
                              <w:rPr>
                                <w:b/>
                                <w:lang w:val="en-GB"/>
                              </w:rPr>
                              <w:t>5</w:t>
                            </w:r>
                            <w:r w:rsidRPr="00B7427B">
                              <w:rPr>
                                <w:b/>
                                <w:lang w:val="en-GB"/>
                              </w:rPr>
                              <w:t xml:space="preserve"> minutes</w:t>
                            </w:r>
                            <w:r w:rsidRPr="00B7427B">
                              <w:rPr>
                                <w:lang w:val="en-GB"/>
                              </w:rPr>
                              <w:t>), focusing on the challenges faced and the results obtained, as well as on the lessons learned</w:t>
                            </w:r>
                            <w:r>
                              <w:rPr>
                                <w:lang w:val="en-GB"/>
                              </w:rPr>
                              <w:t>.</w:t>
                            </w:r>
                          </w:p>
                          <w:p w14:paraId="5E99C44B" w14:textId="77777777" w:rsidR="00AE5E4F" w:rsidRDefault="00AE5E4F" w:rsidP="00AE5E4F">
                            <w:pPr>
                              <w:jc w:val="both"/>
                              <w:rPr>
                                <w:b/>
                                <w:lang w:val="en-GB"/>
                              </w:rPr>
                            </w:pPr>
                          </w:p>
                          <w:p w14:paraId="4C0C531A" w14:textId="77777777" w:rsidR="00AE5E4F" w:rsidRPr="00B7427B" w:rsidRDefault="00AE5E4F" w:rsidP="00AE5E4F">
                            <w:pPr>
                              <w:jc w:val="both"/>
                              <w:rPr>
                                <w:lang w:val="en-GB"/>
                              </w:rPr>
                            </w:pPr>
                            <w:r w:rsidRPr="00B7427B">
                              <w:rPr>
                                <w:lang w:val="en-GB"/>
                              </w:rPr>
                              <w:t xml:space="preserve">EUROSAI, AFROSAI and OLACEFS representatives will share with the participants </w:t>
                            </w:r>
                            <w:r w:rsidR="00F03BC4">
                              <w:rPr>
                                <w:lang w:val="en-GB"/>
                              </w:rPr>
                              <w:t>their</w:t>
                            </w:r>
                            <w:r w:rsidR="00F03BC4" w:rsidRPr="00B7427B">
                              <w:rPr>
                                <w:lang w:val="en-GB"/>
                              </w:rPr>
                              <w:t xml:space="preserve"> </w:t>
                            </w:r>
                            <w:r w:rsidRPr="00B7427B">
                              <w:rPr>
                                <w:lang w:val="en-GB"/>
                              </w:rPr>
                              <w:t>region’s models, progress, challenges and opportunities in auditing SDGs</w:t>
                            </w:r>
                            <w:r w:rsidR="00BE30B5">
                              <w:rPr>
                                <w:lang w:val="en-GB"/>
                              </w:rPr>
                              <w:t xml:space="preserve"> preparedness and implementation</w:t>
                            </w:r>
                            <w:r w:rsidRPr="00B7427B">
                              <w:rPr>
                                <w:lang w:val="en-GB"/>
                              </w:rPr>
                              <w:t>, including the approaches used.</w:t>
                            </w:r>
                          </w:p>
                          <w:p w14:paraId="0FDCEED4" w14:textId="77777777" w:rsidR="00AE5E4F" w:rsidRDefault="00AE5E4F" w:rsidP="00AE5E4F">
                            <w:pPr>
                              <w:jc w:val="both"/>
                              <w:rPr>
                                <w:lang w:val="en-GB"/>
                              </w:rPr>
                            </w:pPr>
                            <w:r w:rsidRPr="00B7427B">
                              <w:rPr>
                                <w:lang w:val="en-GB"/>
                              </w:rPr>
                              <w:t>This roundtable will be coordinated by a moderator from the European Court of Auditors.</w:t>
                            </w:r>
                          </w:p>
                          <w:p w14:paraId="29C30173" w14:textId="77777777" w:rsidR="00AE5E4F" w:rsidRPr="00B7427B" w:rsidRDefault="00AE5E4F" w:rsidP="00AE5E4F">
                            <w:pPr>
                              <w:jc w:val="both"/>
                              <w:rPr>
                                <w:lang w:val="en-GB"/>
                              </w:rPr>
                            </w:pPr>
                          </w:p>
                          <w:p w14:paraId="391B68BA" w14:textId="77777777" w:rsidR="00AE5E4F" w:rsidRPr="00430E23" w:rsidRDefault="00AE5E4F" w:rsidP="00AE5E4F">
                            <w:pPr>
                              <w:jc w:val="both"/>
                              <w:rPr>
                                <w:lang w:val="en-GB"/>
                              </w:rPr>
                            </w:pPr>
                            <w:r w:rsidRPr="00430E23">
                              <w:rPr>
                                <w:lang w:val="en-GB"/>
                              </w:rPr>
                              <w:t xml:space="preserve">Each speaker has </w:t>
                            </w:r>
                            <w:r w:rsidRPr="00430E23">
                              <w:rPr>
                                <w:b/>
                                <w:lang w:val="en-GB"/>
                              </w:rPr>
                              <w:t>10 minutes maximum</w:t>
                            </w:r>
                            <w:r>
                              <w:rPr>
                                <w:lang w:val="en-GB"/>
                              </w:rPr>
                              <w:t xml:space="preserve"> </w:t>
                            </w:r>
                            <w:r w:rsidRPr="00430E23">
                              <w:rPr>
                                <w:lang w:val="en-GB"/>
                              </w:rPr>
                              <w:t xml:space="preserve">to present </w:t>
                            </w:r>
                            <w:r w:rsidR="00BE30B5">
                              <w:rPr>
                                <w:lang w:val="en-GB"/>
                              </w:rPr>
                              <w:t>their experience.</w:t>
                            </w:r>
                          </w:p>
                          <w:p w14:paraId="6B8D7A24" w14:textId="77777777" w:rsidR="00AE5E4F" w:rsidRPr="00B7427B" w:rsidRDefault="00AE5E4F" w:rsidP="00AE5E4F">
                            <w:pPr>
                              <w:jc w:val="both"/>
                              <w:rPr>
                                <w:lang w:val="en-GB"/>
                              </w:rPr>
                            </w:pPr>
                          </w:p>
                          <w:p w14:paraId="2D93975D" w14:textId="77777777" w:rsidR="00AE5E4F" w:rsidRDefault="00AE5E4F" w:rsidP="00AE5E4F">
                            <w:pPr>
                              <w:jc w:val="both"/>
                              <w:rPr>
                                <w:b/>
                                <w:lang w:val="en-GB"/>
                              </w:rPr>
                            </w:pPr>
                            <w:r w:rsidRPr="00B7427B">
                              <w:rPr>
                                <w:lang w:val="en-GB"/>
                              </w:rPr>
                              <w:t xml:space="preserve">The moderator </w:t>
                            </w:r>
                            <w:r>
                              <w:rPr>
                                <w:lang w:val="en-GB"/>
                              </w:rPr>
                              <w:t>introduces the theme and the speakers (</w:t>
                            </w:r>
                            <w:r w:rsidRPr="00B7427B">
                              <w:rPr>
                                <w:b/>
                                <w:lang w:val="en-GB"/>
                              </w:rPr>
                              <w:t>up to 10 minutes</w:t>
                            </w:r>
                            <w:r>
                              <w:rPr>
                                <w:lang w:val="en-GB"/>
                              </w:rPr>
                              <w:t>)</w:t>
                            </w:r>
                            <w:r w:rsidRPr="00B7427B">
                              <w:rPr>
                                <w:lang w:val="en-GB"/>
                              </w:rPr>
                              <w:t xml:space="preserve">, takes care of the schedule, put questions and manages the discussion; </w:t>
                            </w:r>
                            <w:r w:rsidR="00BE30B5">
                              <w:rPr>
                                <w:lang w:val="en-GB"/>
                              </w:rPr>
                              <w:t>s</w:t>
                            </w:r>
                            <w:r w:rsidRPr="00B7427B">
                              <w:rPr>
                                <w:lang w:val="en-GB"/>
                              </w:rPr>
                              <w:t xml:space="preserve">he can use the final </w:t>
                            </w:r>
                            <w:r w:rsidRPr="00B7427B">
                              <w:rPr>
                                <w:b/>
                                <w:lang w:val="en-GB"/>
                              </w:rPr>
                              <w:t>5 minutes</w:t>
                            </w:r>
                            <w:r w:rsidRPr="00B7427B">
                              <w:rPr>
                                <w:lang w:val="en-GB"/>
                              </w:rPr>
                              <w:t xml:space="preserve"> of the session to summarise and/or take conclusions</w:t>
                            </w:r>
                            <w:r>
                              <w:rPr>
                                <w:b/>
                                <w:lang w:val="en-GB"/>
                              </w:rPr>
                              <w:t>.</w:t>
                            </w:r>
                          </w:p>
                          <w:p w14:paraId="12228E00" w14:textId="77777777" w:rsidR="00AE5E4F" w:rsidRDefault="00AE5E4F" w:rsidP="00494FD9">
                            <w:pPr>
                              <w:rPr>
                                <w:lang w:val="en-GB"/>
                              </w:rPr>
                            </w:pPr>
                          </w:p>
                          <w:p w14:paraId="52AE46DA" w14:textId="77777777" w:rsidR="00A814EF" w:rsidRDefault="00A814EF" w:rsidP="00494FD9">
                            <w:pPr>
                              <w:rPr>
                                <w:lang w:val="en-GB"/>
                              </w:rPr>
                            </w:pPr>
                          </w:p>
                          <w:p w14:paraId="02E10386" w14:textId="77777777" w:rsidR="006F15FC" w:rsidRDefault="006F15FC" w:rsidP="00494FD9">
                            <w:pPr>
                              <w:rPr>
                                <w:lang w:val="en-GB"/>
                              </w:rPr>
                            </w:pPr>
                          </w:p>
                          <w:p w14:paraId="0D50D57E" w14:textId="77777777" w:rsidR="00A814EF" w:rsidRDefault="00A814EF" w:rsidP="00494FD9">
                            <w:pPr>
                              <w:rPr>
                                <w:lang w:val="en-GB"/>
                              </w:rPr>
                            </w:pPr>
                            <w:r w:rsidRPr="00A814EF">
                              <w:rPr>
                                <w:lang w:val="en-GB"/>
                              </w:rPr>
                              <w:t>Each workshop will take place in a different room of the venue, and attended by approximately 30/35 participants. The delegates will be informed before the seminar of what workshop they shall attend.</w:t>
                            </w:r>
                          </w:p>
                          <w:p w14:paraId="711B03E3" w14:textId="77777777" w:rsidR="00CD7DFB" w:rsidRDefault="00CD7DFB" w:rsidP="00494FD9">
                            <w:pPr>
                              <w:rPr>
                                <w:lang w:val="en-GB"/>
                              </w:rPr>
                            </w:pPr>
                          </w:p>
                          <w:p w14:paraId="34710661" w14:textId="77777777" w:rsidR="00104804" w:rsidRPr="00203D58" w:rsidRDefault="00104804" w:rsidP="00104804">
                            <w:pPr>
                              <w:jc w:val="both"/>
                              <w:rPr>
                                <w:lang w:val="en-GB"/>
                              </w:rPr>
                            </w:pPr>
                            <w:r w:rsidRPr="00203D58">
                              <w:rPr>
                                <w:b/>
                                <w:lang w:val="en-GB"/>
                              </w:rPr>
                              <w:t xml:space="preserve">Role of the </w:t>
                            </w:r>
                            <w:r w:rsidR="00960435">
                              <w:rPr>
                                <w:b/>
                                <w:lang w:val="en-GB"/>
                              </w:rPr>
                              <w:t xml:space="preserve">workshop </w:t>
                            </w:r>
                            <w:r w:rsidRPr="00203D58">
                              <w:rPr>
                                <w:b/>
                                <w:lang w:val="en-GB"/>
                              </w:rPr>
                              <w:t>moderator</w:t>
                            </w:r>
                            <w:r w:rsidR="00960435">
                              <w:rPr>
                                <w:b/>
                                <w:lang w:val="en-GB"/>
                              </w:rPr>
                              <w:t>s</w:t>
                            </w:r>
                            <w:r w:rsidRPr="00203D58">
                              <w:rPr>
                                <w:lang w:val="en-GB"/>
                              </w:rPr>
                              <w:t xml:space="preserve">: </w:t>
                            </w:r>
                          </w:p>
                          <w:p w14:paraId="6F0E8995" w14:textId="77777777" w:rsidR="00104804" w:rsidRPr="00203D58" w:rsidRDefault="00104804" w:rsidP="00104804">
                            <w:pPr>
                              <w:jc w:val="both"/>
                              <w:rPr>
                                <w:lang w:val="en-GB"/>
                              </w:rPr>
                            </w:pPr>
                            <w:r w:rsidRPr="004E3078">
                              <w:rPr>
                                <w:lang w:val="en-GB"/>
                              </w:rPr>
                              <w:t>Gives the floor to the presenters, manages the discussion process and dynamics, reminds the participants about the timeframe,</w:t>
                            </w:r>
                            <w:r w:rsidRPr="00F711B0">
                              <w:rPr>
                                <w:color w:val="1F497D" w:themeColor="text2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r w:rsidRPr="004E3078">
                              <w:rPr>
                                <w:lang w:val="en-GB"/>
                              </w:rPr>
                              <w:t>introduces</w:t>
                            </w:r>
                            <w:r w:rsidRPr="00F711B0">
                              <w:rPr>
                                <w:color w:val="1F497D" w:themeColor="text2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r w:rsidRPr="004E3078">
                              <w:rPr>
                                <w:lang w:val="en-GB"/>
                              </w:rPr>
                              <w:t>relevant issues and ideas to the group and ensures that the topic is covered</w:t>
                            </w:r>
                            <w:r>
                              <w:rPr>
                                <w:lang w:val="en-GB"/>
                              </w:rPr>
                              <w:t xml:space="preserve"> and the questions are answered.</w:t>
                            </w:r>
                            <w:r>
                              <w:rPr>
                                <w:color w:val="1F497D" w:themeColor="text2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</w:p>
                          <w:p w14:paraId="1BC10ADF" w14:textId="77777777" w:rsidR="00104804" w:rsidRPr="00203D58" w:rsidRDefault="00104804" w:rsidP="00104804">
                            <w:pPr>
                              <w:jc w:val="both"/>
                              <w:rPr>
                                <w:lang w:val="en-GB"/>
                              </w:rPr>
                            </w:pPr>
                            <w:r w:rsidRPr="004E3078">
                              <w:rPr>
                                <w:lang w:val="en-GB"/>
                              </w:rPr>
                              <w:t>The moderator will be the spokesperson of the group and, in this context</w:t>
                            </w:r>
                            <w:r>
                              <w:rPr>
                                <w:lang w:val="en-GB"/>
                              </w:rPr>
                              <w:t>,</w:t>
                            </w:r>
                            <w:r w:rsidRPr="004E3078">
                              <w:rPr>
                                <w:lang w:val="en-GB"/>
                              </w:rPr>
                              <w:t xml:space="preserve"> it is entrusted with the task of presenting the conclusions of the workshop in the plenary session.</w:t>
                            </w:r>
                            <w:r w:rsidRPr="007647B4">
                              <w:rPr>
                                <w:lang w:val="en-GB"/>
                              </w:rPr>
                              <w:t xml:space="preserve"> </w:t>
                            </w:r>
                          </w:p>
                          <w:p w14:paraId="57CADCA9" w14:textId="77777777" w:rsidR="00104804" w:rsidRDefault="00104804" w:rsidP="00494FD9">
                            <w:pPr>
                              <w:rPr>
                                <w:lang w:val="en-GB"/>
                              </w:rPr>
                            </w:pPr>
                          </w:p>
                          <w:p w14:paraId="1C801C75" w14:textId="77777777" w:rsidR="00A814EF" w:rsidRPr="00F27A87" w:rsidRDefault="00A814EF">
                            <w:pPr>
                              <w:rPr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8596A3" id="Caixa de texto 210" o:spid="_x0000_s1044" type="#_x0000_t202" style="position:absolute;left:0;text-align:left;margin-left:204.45pt;margin-top:3.95pt;width:305.15pt;height:508.3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" filled="f" stroked="f" strokeweight=".5pt">
                <v:textbox>
                  <w:txbxContent>
                    <w:p w14:paraId="2399CEA8" w14:textId="77777777" w:rsidR="00AE5E4F" w:rsidRPr="00B7427B" w:rsidRDefault="00AE5E4F" w:rsidP="00AE5E4F">
                      <w:pPr>
                        <w:jc w:val="both"/>
                        <w:rPr>
                          <w:lang w:val="en-GB"/>
                        </w:rPr>
                      </w:pPr>
                      <w:r w:rsidRPr="00B7427B">
                        <w:rPr>
                          <w:lang w:val="en-GB"/>
                        </w:rPr>
                        <w:t xml:space="preserve">Presentation from the Court of Auditors of the Brazilian State of Amazonas </w:t>
                      </w:r>
                      <w:r w:rsidR="00F03BC4">
                        <w:rPr>
                          <w:lang w:val="en-GB"/>
                        </w:rPr>
                        <w:t>on</w:t>
                      </w:r>
                      <w:r w:rsidR="00F03BC4" w:rsidRPr="00B7427B">
                        <w:rPr>
                          <w:lang w:val="en-GB"/>
                        </w:rPr>
                        <w:t xml:space="preserve"> </w:t>
                      </w:r>
                      <w:r w:rsidRPr="00B7427B">
                        <w:rPr>
                          <w:lang w:val="en-GB"/>
                        </w:rPr>
                        <w:t>the experience of environmental audit in this relevant geographical area (</w:t>
                      </w:r>
                      <w:r w:rsidRPr="00B7427B">
                        <w:rPr>
                          <w:b/>
                          <w:lang w:val="en-GB"/>
                        </w:rPr>
                        <w:t>up to 1</w:t>
                      </w:r>
                      <w:r>
                        <w:rPr>
                          <w:b/>
                          <w:lang w:val="en-GB"/>
                        </w:rPr>
                        <w:t>5</w:t>
                      </w:r>
                      <w:r w:rsidRPr="00B7427B">
                        <w:rPr>
                          <w:b/>
                          <w:lang w:val="en-GB"/>
                        </w:rPr>
                        <w:t xml:space="preserve"> minutes</w:t>
                      </w:r>
                      <w:r w:rsidRPr="00B7427B">
                        <w:rPr>
                          <w:lang w:val="en-GB"/>
                        </w:rPr>
                        <w:t>), focusing on the challenges faced and the results obtained, as well as on the lessons learned</w:t>
                      </w:r>
                      <w:r>
                        <w:rPr>
                          <w:lang w:val="en-GB"/>
                        </w:rPr>
                        <w:t>.</w:t>
                      </w:r>
                    </w:p>
                    <w:p w14:paraId="5E99C44B" w14:textId="77777777" w:rsidR="00AE5E4F" w:rsidRDefault="00AE5E4F" w:rsidP="00AE5E4F">
                      <w:pPr>
                        <w:jc w:val="both"/>
                        <w:rPr>
                          <w:b/>
                          <w:lang w:val="en-GB"/>
                        </w:rPr>
                      </w:pPr>
                    </w:p>
                    <w:p w14:paraId="4C0C531A" w14:textId="77777777" w:rsidR="00AE5E4F" w:rsidRPr="00B7427B" w:rsidRDefault="00AE5E4F" w:rsidP="00AE5E4F">
                      <w:pPr>
                        <w:jc w:val="both"/>
                        <w:rPr>
                          <w:lang w:val="en-GB"/>
                        </w:rPr>
                      </w:pPr>
                      <w:r w:rsidRPr="00B7427B">
                        <w:rPr>
                          <w:lang w:val="en-GB"/>
                        </w:rPr>
                        <w:t xml:space="preserve">EUROSAI, AFROSAI and OLACEFS representatives will share with the participants </w:t>
                      </w:r>
                      <w:r w:rsidR="00F03BC4">
                        <w:rPr>
                          <w:lang w:val="en-GB"/>
                        </w:rPr>
                        <w:t>their</w:t>
                      </w:r>
                      <w:r w:rsidR="00F03BC4" w:rsidRPr="00B7427B">
                        <w:rPr>
                          <w:lang w:val="en-GB"/>
                        </w:rPr>
                        <w:t xml:space="preserve"> </w:t>
                      </w:r>
                      <w:r w:rsidRPr="00B7427B">
                        <w:rPr>
                          <w:lang w:val="en-GB"/>
                        </w:rPr>
                        <w:t>region’s models, progress, challenges and opportunities in auditing SDGs</w:t>
                      </w:r>
                      <w:r w:rsidR="00BE30B5">
                        <w:rPr>
                          <w:lang w:val="en-GB"/>
                        </w:rPr>
                        <w:t xml:space="preserve"> preparedness and implementation</w:t>
                      </w:r>
                      <w:r w:rsidRPr="00B7427B">
                        <w:rPr>
                          <w:lang w:val="en-GB"/>
                        </w:rPr>
                        <w:t>, including the approaches used.</w:t>
                      </w:r>
                    </w:p>
                    <w:p w14:paraId="0FDCEED4" w14:textId="77777777" w:rsidR="00AE5E4F" w:rsidRDefault="00AE5E4F" w:rsidP="00AE5E4F">
                      <w:pPr>
                        <w:jc w:val="both"/>
                        <w:rPr>
                          <w:lang w:val="en-GB"/>
                        </w:rPr>
                      </w:pPr>
                      <w:r w:rsidRPr="00B7427B">
                        <w:rPr>
                          <w:lang w:val="en-GB"/>
                        </w:rPr>
                        <w:t>This roundtable will be coordinated by a moderator from the European Court of Auditors.</w:t>
                      </w:r>
                    </w:p>
                    <w:p w14:paraId="29C30173" w14:textId="77777777" w:rsidR="00AE5E4F" w:rsidRPr="00B7427B" w:rsidRDefault="00AE5E4F" w:rsidP="00AE5E4F">
                      <w:pPr>
                        <w:jc w:val="both"/>
                        <w:rPr>
                          <w:lang w:val="en-GB"/>
                        </w:rPr>
                      </w:pPr>
                    </w:p>
                    <w:p w14:paraId="391B68BA" w14:textId="77777777" w:rsidR="00AE5E4F" w:rsidRPr="00430E23" w:rsidRDefault="00AE5E4F" w:rsidP="00AE5E4F">
                      <w:pPr>
                        <w:jc w:val="both"/>
                        <w:rPr>
                          <w:lang w:val="en-GB"/>
                        </w:rPr>
                      </w:pPr>
                      <w:r w:rsidRPr="00430E23">
                        <w:rPr>
                          <w:lang w:val="en-GB"/>
                        </w:rPr>
                        <w:t xml:space="preserve">Each speaker has </w:t>
                      </w:r>
                      <w:r w:rsidRPr="00430E23">
                        <w:rPr>
                          <w:b/>
                          <w:lang w:val="en-GB"/>
                        </w:rPr>
                        <w:t>10 minutes maximum</w:t>
                      </w:r>
                      <w:r>
                        <w:rPr>
                          <w:lang w:val="en-GB"/>
                        </w:rPr>
                        <w:t xml:space="preserve"> </w:t>
                      </w:r>
                      <w:r w:rsidRPr="00430E23">
                        <w:rPr>
                          <w:lang w:val="en-GB"/>
                        </w:rPr>
                        <w:t xml:space="preserve">to present </w:t>
                      </w:r>
                      <w:r w:rsidR="00BE30B5">
                        <w:rPr>
                          <w:lang w:val="en-GB"/>
                        </w:rPr>
                        <w:t>their experience.</w:t>
                      </w:r>
                    </w:p>
                    <w:p w14:paraId="6B8D7A24" w14:textId="77777777" w:rsidR="00AE5E4F" w:rsidRPr="00B7427B" w:rsidRDefault="00AE5E4F" w:rsidP="00AE5E4F">
                      <w:pPr>
                        <w:jc w:val="both"/>
                        <w:rPr>
                          <w:lang w:val="en-GB"/>
                        </w:rPr>
                      </w:pPr>
                    </w:p>
                    <w:p w14:paraId="2D93975D" w14:textId="77777777" w:rsidR="00AE5E4F" w:rsidRDefault="00AE5E4F" w:rsidP="00AE5E4F">
                      <w:pPr>
                        <w:jc w:val="both"/>
                        <w:rPr>
                          <w:b/>
                          <w:lang w:val="en-GB"/>
                        </w:rPr>
                      </w:pPr>
                      <w:r w:rsidRPr="00B7427B">
                        <w:rPr>
                          <w:lang w:val="en-GB"/>
                        </w:rPr>
                        <w:t xml:space="preserve">The moderator </w:t>
                      </w:r>
                      <w:r>
                        <w:rPr>
                          <w:lang w:val="en-GB"/>
                        </w:rPr>
                        <w:t>introduces the theme and the speakers (</w:t>
                      </w:r>
                      <w:r w:rsidRPr="00B7427B">
                        <w:rPr>
                          <w:b/>
                          <w:lang w:val="en-GB"/>
                        </w:rPr>
                        <w:t>up to 10 minutes</w:t>
                      </w:r>
                      <w:r>
                        <w:rPr>
                          <w:lang w:val="en-GB"/>
                        </w:rPr>
                        <w:t>)</w:t>
                      </w:r>
                      <w:r w:rsidRPr="00B7427B">
                        <w:rPr>
                          <w:lang w:val="en-GB"/>
                        </w:rPr>
                        <w:t xml:space="preserve">, takes care of the schedule, put questions and manages the discussion; </w:t>
                      </w:r>
                      <w:r w:rsidR="00BE30B5">
                        <w:rPr>
                          <w:lang w:val="en-GB"/>
                        </w:rPr>
                        <w:t>s</w:t>
                      </w:r>
                      <w:r w:rsidRPr="00B7427B">
                        <w:rPr>
                          <w:lang w:val="en-GB"/>
                        </w:rPr>
                        <w:t xml:space="preserve">he can use the final </w:t>
                      </w:r>
                      <w:r w:rsidRPr="00B7427B">
                        <w:rPr>
                          <w:b/>
                          <w:lang w:val="en-GB"/>
                        </w:rPr>
                        <w:t>5 minutes</w:t>
                      </w:r>
                      <w:r w:rsidRPr="00B7427B">
                        <w:rPr>
                          <w:lang w:val="en-GB"/>
                        </w:rPr>
                        <w:t xml:space="preserve"> of the session to summarise and/or take conclusions</w:t>
                      </w:r>
                      <w:r>
                        <w:rPr>
                          <w:b/>
                          <w:lang w:val="en-GB"/>
                        </w:rPr>
                        <w:t>.</w:t>
                      </w:r>
                    </w:p>
                    <w:p w14:paraId="12228E00" w14:textId="77777777" w:rsidR="00AE5E4F" w:rsidRDefault="00AE5E4F" w:rsidP="00494FD9">
                      <w:pPr>
                        <w:rPr>
                          <w:lang w:val="en-GB"/>
                        </w:rPr>
                      </w:pPr>
                    </w:p>
                    <w:p w14:paraId="52AE46DA" w14:textId="77777777" w:rsidR="00A814EF" w:rsidRDefault="00A814EF" w:rsidP="00494FD9">
                      <w:pPr>
                        <w:rPr>
                          <w:lang w:val="en-GB"/>
                        </w:rPr>
                      </w:pPr>
                    </w:p>
                    <w:p w14:paraId="02E10386" w14:textId="77777777" w:rsidR="006F15FC" w:rsidRDefault="006F15FC" w:rsidP="00494FD9">
                      <w:pPr>
                        <w:rPr>
                          <w:lang w:val="en-GB"/>
                        </w:rPr>
                      </w:pPr>
                    </w:p>
                    <w:p w14:paraId="0D50D57E" w14:textId="77777777" w:rsidR="00A814EF" w:rsidRDefault="00A814EF" w:rsidP="00494FD9">
                      <w:pPr>
                        <w:rPr>
                          <w:lang w:val="en-GB"/>
                        </w:rPr>
                      </w:pPr>
                      <w:r w:rsidRPr="00A814EF">
                        <w:rPr>
                          <w:lang w:val="en-GB"/>
                        </w:rPr>
                        <w:t>Each workshop will take place in a different room of the venue, and attended by approximately 30/35 participants. The delegates will be informed before the seminar of what workshop they shall attend.</w:t>
                      </w:r>
                    </w:p>
                    <w:p w14:paraId="711B03E3" w14:textId="77777777" w:rsidR="00CD7DFB" w:rsidRDefault="00CD7DFB" w:rsidP="00494FD9">
                      <w:pPr>
                        <w:rPr>
                          <w:lang w:val="en-GB"/>
                        </w:rPr>
                      </w:pPr>
                    </w:p>
                    <w:p w14:paraId="34710661" w14:textId="77777777" w:rsidR="00104804" w:rsidRPr="00203D58" w:rsidRDefault="00104804" w:rsidP="00104804">
                      <w:pPr>
                        <w:jc w:val="both"/>
                        <w:rPr>
                          <w:lang w:val="en-GB"/>
                        </w:rPr>
                      </w:pPr>
                      <w:r w:rsidRPr="00203D58">
                        <w:rPr>
                          <w:b/>
                          <w:lang w:val="en-GB"/>
                        </w:rPr>
                        <w:t xml:space="preserve">Role of the </w:t>
                      </w:r>
                      <w:r w:rsidR="00960435">
                        <w:rPr>
                          <w:b/>
                          <w:lang w:val="en-GB"/>
                        </w:rPr>
                        <w:t xml:space="preserve">workshop </w:t>
                      </w:r>
                      <w:r w:rsidRPr="00203D58">
                        <w:rPr>
                          <w:b/>
                          <w:lang w:val="en-GB"/>
                        </w:rPr>
                        <w:t>moderator</w:t>
                      </w:r>
                      <w:r w:rsidR="00960435">
                        <w:rPr>
                          <w:b/>
                          <w:lang w:val="en-GB"/>
                        </w:rPr>
                        <w:t>s</w:t>
                      </w:r>
                      <w:r w:rsidRPr="00203D58">
                        <w:rPr>
                          <w:lang w:val="en-GB"/>
                        </w:rPr>
                        <w:t xml:space="preserve">: </w:t>
                      </w:r>
                    </w:p>
                    <w:p w14:paraId="6F0E8995" w14:textId="77777777" w:rsidR="00104804" w:rsidRPr="00203D58" w:rsidRDefault="00104804" w:rsidP="00104804">
                      <w:pPr>
                        <w:jc w:val="both"/>
                        <w:rPr>
                          <w:lang w:val="en-GB"/>
                        </w:rPr>
                      </w:pPr>
                      <w:r w:rsidRPr="004E3078">
                        <w:rPr>
                          <w:lang w:val="en-GB"/>
                        </w:rPr>
                        <w:t>Gives the floor to the presenters, manages the discussion process and dynamics, reminds the participants about the timeframe,</w:t>
                      </w:r>
                      <w:r w:rsidRPr="00F711B0">
                        <w:rPr>
                          <w:color w:val="1F497D" w:themeColor="text2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r w:rsidRPr="004E3078">
                        <w:rPr>
                          <w:lang w:val="en-GB"/>
                        </w:rPr>
                        <w:t>introduces</w:t>
                      </w:r>
                      <w:r w:rsidRPr="00F711B0">
                        <w:rPr>
                          <w:color w:val="1F497D" w:themeColor="text2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r w:rsidRPr="004E3078">
                        <w:rPr>
                          <w:lang w:val="en-GB"/>
                        </w:rPr>
                        <w:t>relevant issues and ideas to the group and ensures that the topic is covered</w:t>
                      </w:r>
                      <w:r>
                        <w:rPr>
                          <w:lang w:val="en-GB"/>
                        </w:rPr>
                        <w:t xml:space="preserve"> and the questions are answered.</w:t>
                      </w:r>
                      <w:r>
                        <w:rPr>
                          <w:color w:val="1F497D" w:themeColor="text2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</w:p>
                    <w:p w14:paraId="1BC10ADF" w14:textId="77777777" w:rsidR="00104804" w:rsidRPr="00203D58" w:rsidRDefault="00104804" w:rsidP="00104804">
                      <w:pPr>
                        <w:jc w:val="both"/>
                        <w:rPr>
                          <w:lang w:val="en-GB"/>
                        </w:rPr>
                      </w:pPr>
                      <w:r w:rsidRPr="004E3078">
                        <w:rPr>
                          <w:lang w:val="en-GB"/>
                        </w:rPr>
                        <w:t>The moderator will be the spokesperson of the group and, in this context</w:t>
                      </w:r>
                      <w:r>
                        <w:rPr>
                          <w:lang w:val="en-GB"/>
                        </w:rPr>
                        <w:t>,</w:t>
                      </w:r>
                      <w:r w:rsidRPr="004E3078">
                        <w:rPr>
                          <w:lang w:val="en-GB"/>
                        </w:rPr>
                        <w:t xml:space="preserve"> it is entrusted with the task of presenting the conclusions of the workshop in the plenary session.</w:t>
                      </w:r>
                      <w:r w:rsidRPr="007647B4">
                        <w:rPr>
                          <w:lang w:val="en-GB"/>
                        </w:rPr>
                        <w:t xml:space="preserve"> </w:t>
                      </w:r>
                    </w:p>
                    <w:p w14:paraId="57CADCA9" w14:textId="77777777" w:rsidR="00104804" w:rsidRDefault="00104804" w:rsidP="00494FD9">
                      <w:pPr>
                        <w:rPr>
                          <w:lang w:val="en-GB"/>
                        </w:rPr>
                      </w:pPr>
                    </w:p>
                    <w:p w14:paraId="1C801C75" w14:textId="77777777" w:rsidR="00A814EF" w:rsidRPr="00F27A87" w:rsidRDefault="00A814EF">
                      <w:pPr>
                        <w:rPr>
                          <w:lang w:val="en-GB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875328">
        <w:rPr>
          <w:b/>
          <w:lang w:val="en-GB"/>
        </w:rPr>
        <w:t xml:space="preserve">                                                                                                                                                                             </w:t>
      </w:r>
    </w:p>
    <w:p w14:paraId="59A085E9" w14:textId="77777777" w:rsidR="00AB15DF" w:rsidRDefault="00AB15DF" w:rsidP="00652715">
      <w:pPr>
        <w:jc w:val="both"/>
        <w:rPr>
          <w:b/>
          <w:lang w:val="en-GB"/>
        </w:rPr>
      </w:pPr>
    </w:p>
    <w:p w14:paraId="7E3E16FB" w14:textId="77777777" w:rsidR="00AB15DF" w:rsidRDefault="00AB15DF" w:rsidP="00652715">
      <w:pPr>
        <w:jc w:val="both"/>
        <w:rPr>
          <w:b/>
          <w:lang w:val="en-GB"/>
        </w:rPr>
      </w:pPr>
    </w:p>
    <w:p w14:paraId="2F048522" w14:textId="77777777" w:rsidR="00AB15DF" w:rsidRDefault="00AB15DF" w:rsidP="00652715">
      <w:pPr>
        <w:jc w:val="both"/>
        <w:rPr>
          <w:b/>
          <w:lang w:val="en-GB"/>
        </w:rPr>
      </w:pPr>
    </w:p>
    <w:p w14:paraId="5B743D32" w14:textId="77777777" w:rsidR="00AB15DF" w:rsidRDefault="00AB15DF" w:rsidP="00652715">
      <w:pPr>
        <w:jc w:val="both"/>
        <w:rPr>
          <w:b/>
          <w:lang w:val="en-GB"/>
        </w:rPr>
      </w:pPr>
    </w:p>
    <w:p w14:paraId="155C8AD2" w14:textId="77777777" w:rsidR="00AB15DF" w:rsidRDefault="00AB15DF" w:rsidP="00652715">
      <w:pPr>
        <w:jc w:val="both"/>
        <w:rPr>
          <w:b/>
          <w:lang w:val="en-GB"/>
        </w:rPr>
      </w:pPr>
    </w:p>
    <w:p w14:paraId="1A466419" w14:textId="77777777" w:rsidR="00AB15DF" w:rsidRDefault="00A814EF" w:rsidP="00652715">
      <w:pPr>
        <w:jc w:val="both"/>
        <w:rPr>
          <w:b/>
          <w:lang w:val="en-GB"/>
        </w:rPr>
      </w:pPr>
      <w:r>
        <w:rPr>
          <w:b/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311BBCF0" wp14:editId="102C21FA">
                <wp:simplePos x="0" y="0"/>
                <wp:positionH relativeFrom="column">
                  <wp:posOffset>-330304</wp:posOffset>
                </wp:positionH>
                <wp:positionV relativeFrom="paragraph">
                  <wp:posOffset>522</wp:posOffset>
                </wp:positionV>
                <wp:extent cx="1957554" cy="267328"/>
                <wp:effectExtent l="0" t="0" r="0" b="0"/>
                <wp:wrapSquare wrapText="bothSides"/>
                <wp:docPr id="24" name="Retângulo 1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57554" cy="267328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9F47E96" id="Retângulo 174" o:spid="_x0000_s1026" style="position:absolute;margin-left:-26pt;margin-top:.05pt;width:154.15pt;height:21.05pt;z-index:251655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" fillcolor="window" stroked="f" strokeweight="2pt">
                <v:fill opacity="0"/>
                <w10:wrap type="square"/>
              </v:rect>
            </w:pict>
          </mc:Fallback>
        </mc:AlternateContent>
      </w:r>
    </w:p>
    <w:p w14:paraId="197AC357" w14:textId="77777777" w:rsidR="00647CE2" w:rsidRDefault="00647CE2" w:rsidP="00652715">
      <w:pPr>
        <w:jc w:val="both"/>
        <w:rPr>
          <w:b/>
          <w:lang w:val="en-GB"/>
        </w:rPr>
      </w:pPr>
    </w:p>
    <w:p w14:paraId="15A4932F" w14:textId="77777777" w:rsidR="00A814EF" w:rsidRDefault="00A814EF" w:rsidP="00652715">
      <w:pPr>
        <w:jc w:val="both"/>
        <w:rPr>
          <w:b/>
          <w:lang w:val="en-GB"/>
        </w:rPr>
      </w:pPr>
    </w:p>
    <w:p w14:paraId="65AF3CDA" w14:textId="77777777" w:rsidR="00A814EF" w:rsidRDefault="00A814EF" w:rsidP="00652715">
      <w:pPr>
        <w:jc w:val="both"/>
        <w:rPr>
          <w:b/>
          <w:lang w:val="en-GB"/>
        </w:rPr>
      </w:pPr>
    </w:p>
    <w:p w14:paraId="0EBE5BAD" w14:textId="77777777" w:rsidR="00A814EF" w:rsidRDefault="00A814EF" w:rsidP="00652715">
      <w:pPr>
        <w:jc w:val="both"/>
        <w:rPr>
          <w:b/>
          <w:lang w:val="en-GB"/>
        </w:rPr>
      </w:pPr>
    </w:p>
    <w:p w14:paraId="37CFC594" w14:textId="77777777" w:rsidR="00A814EF" w:rsidRDefault="00A814EF" w:rsidP="00652715">
      <w:pPr>
        <w:jc w:val="both"/>
        <w:rPr>
          <w:b/>
          <w:lang w:val="en-GB"/>
        </w:rPr>
      </w:pPr>
    </w:p>
    <w:p w14:paraId="38DB8E6A" w14:textId="77777777" w:rsidR="00A814EF" w:rsidRDefault="00A814EF" w:rsidP="00652715">
      <w:pPr>
        <w:jc w:val="both"/>
        <w:rPr>
          <w:b/>
          <w:lang w:val="en-GB"/>
        </w:rPr>
      </w:pPr>
    </w:p>
    <w:p w14:paraId="59F35591" w14:textId="77777777" w:rsidR="00A814EF" w:rsidRDefault="00A814EF" w:rsidP="00652715">
      <w:pPr>
        <w:jc w:val="both"/>
        <w:rPr>
          <w:b/>
          <w:lang w:val="en-GB"/>
        </w:rPr>
      </w:pPr>
    </w:p>
    <w:p w14:paraId="67268C71" w14:textId="77777777" w:rsidR="00A814EF" w:rsidRDefault="00A814EF" w:rsidP="00652715">
      <w:pPr>
        <w:jc w:val="both"/>
        <w:rPr>
          <w:b/>
          <w:lang w:val="en-GB"/>
        </w:rPr>
      </w:pPr>
    </w:p>
    <w:p w14:paraId="4CE6B30D" w14:textId="77777777" w:rsidR="00A814EF" w:rsidRDefault="00A814EF" w:rsidP="00652715">
      <w:pPr>
        <w:jc w:val="both"/>
        <w:rPr>
          <w:b/>
          <w:lang w:val="en-GB"/>
        </w:rPr>
      </w:pPr>
    </w:p>
    <w:p w14:paraId="496FD80F" w14:textId="77777777" w:rsidR="00A814EF" w:rsidRDefault="00A814EF" w:rsidP="00652715">
      <w:pPr>
        <w:jc w:val="both"/>
        <w:rPr>
          <w:b/>
          <w:lang w:val="en-GB"/>
        </w:rPr>
      </w:pPr>
    </w:p>
    <w:p w14:paraId="62C08539" w14:textId="77777777" w:rsidR="00A814EF" w:rsidRDefault="00A814EF" w:rsidP="00652715">
      <w:pPr>
        <w:jc w:val="both"/>
        <w:rPr>
          <w:b/>
          <w:lang w:val="en-GB"/>
        </w:rPr>
      </w:pPr>
    </w:p>
    <w:p w14:paraId="0EC3CA61" w14:textId="77777777" w:rsidR="00A814EF" w:rsidRDefault="00A814EF" w:rsidP="00652715">
      <w:pPr>
        <w:jc w:val="both"/>
        <w:rPr>
          <w:b/>
          <w:lang w:val="en-GB"/>
        </w:rPr>
      </w:pPr>
    </w:p>
    <w:p w14:paraId="0837A995" w14:textId="77777777" w:rsidR="00A814EF" w:rsidRDefault="00A814EF" w:rsidP="00652715">
      <w:pPr>
        <w:jc w:val="both"/>
        <w:rPr>
          <w:b/>
          <w:lang w:val="en-GB"/>
        </w:rPr>
      </w:pPr>
    </w:p>
    <w:p w14:paraId="5A717166" w14:textId="77777777" w:rsidR="00A814EF" w:rsidRDefault="00A814EF" w:rsidP="00652715">
      <w:pPr>
        <w:jc w:val="both"/>
        <w:rPr>
          <w:b/>
          <w:lang w:val="en-GB"/>
        </w:rPr>
      </w:pPr>
    </w:p>
    <w:p w14:paraId="4D183FB4" w14:textId="77777777" w:rsidR="00A814EF" w:rsidRDefault="00960435" w:rsidP="00652715">
      <w:pPr>
        <w:jc w:val="both"/>
        <w:rPr>
          <w:b/>
          <w:lang w:val="en-GB"/>
        </w:rPr>
      </w:pPr>
      <w:r w:rsidRPr="009E5F53">
        <w:rPr>
          <w:b/>
          <w:noProof/>
          <w:lang w:eastAsia="pt-PT"/>
        </w:rPr>
        <mc:AlternateContent>
          <mc:Choice Requires="wpg">
            <w:drawing>
              <wp:anchor distT="0" distB="0" distL="228600" distR="228600" simplePos="0" relativeHeight="251661824" behindDoc="0" locked="0" layoutInCell="1" allowOverlap="1" wp14:anchorId="08201EAF" wp14:editId="5345CF27">
                <wp:simplePos x="0" y="0"/>
                <wp:positionH relativeFrom="margin">
                  <wp:posOffset>-22860</wp:posOffset>
                </wp:positionH>
                <wp:positionV relativeFrom="page">
                  <wp:posOffset>7045325</wp:posOffset>
                </wp:positionV>
                <wp:extent cx="2520950" cy="1130300"/>
                <wp:effectExtent l="0" t="0" r="12700" b="12700"/>
                <wp:wrapSquare wrapText="bothSides"/>
                <wp:docPr id="172" name="Grupo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20950" cy="1130300"/>
                          <a:chOff x="0" y="0"/>
                          <a:chExt cx="3777020" cy="2046191"/>
                        </a:xfrm>
                      </wpg:grpSpPr>
                      <wps:wsp>
                        <wps:cNvPr id="174" name="Retângulo 174"/>
                        <wps:cNvSpPr/>
                        <wps:spPr>
                          <a:xfrm>
                            <a:off x="0" y="0"/>
                            <a:ext cx="3218688" cy="2028766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alpha val="0"/>
                            </a:sysClr>
                          </a:solidFill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79" name="Grupo 13"/>
                        <wpg:cNvGrpSpPr/>
                        <wpg:grpSpPr>
                          <a:xfrm>
                            <a:off x="0" y="19050"/>
                            <a:ext cx="2249424" cy="832104"/>
                            <a:chOff x="228600" y="0"/>
                            <a:chExt cx="1472184" cy="1024128"/>
                          </a:xfrm>
                        </wpg:grpSpPr>
                        <wps:wsp>
                          <wps:cNvPr id="180" name="Retângulo 10"/>
                          <wps:cNvSpPr/>
                          <wps:spPr>
                            <a:xfrm>
                              <a:off x="228600" y="0"/>
                              <a:ext cx="1466258" cy="1012274"/>
                            </a:xfrm>
                            <a:custGeom>
                              <a:avLst/>
                              <a:gdLst>
                                <a:gd name="connsiteX0" fmla="*/ 0 w 2240281"/>
                                <a:gd name="connsiteY0" fmla="*/ 0 h 822960"/>
                                <a:gd name="connsiteX1" fmla="*/ 2240281 w 2240281"/>
                                <a:gd name="connsiteY1" fmla="*/ 0 h 822960"/>
                                <a:gd name="connsiteX2" fmla="*/ 2240281 w 2240281"/>
                                <a:gd name="connsiteY2" fmla="*/ 822960 h 822960"/>
                                <a:gd name="connsiteX3" fmla="*/ 0 w 2240281"/>
                                <a:gd name="connsiteY3" fmla="*/ 822960 h 822960"/>
                                <a:gd name="connsiteX4" fmla="*/ 0 w 2240281"/>
                                <a:gd name="connsiteY4" fmla="*/ 0 h 822960"/>
                                <a:gd name="connsiteX0" fmla="*/ 0 w 2240281"/>
                                <a:gd name="connsiteY0" fmla="*/ 0 h 822960"/>
                                <a:gd name="connsiteX1" fmla="*/ 2240281 w 2240281"/>
                                <a:gd name="connsiteY1" fmla="*/ 0 h 822960"/>
                                <a:gd name="connsiteX2" fmla="*/ 1659256 w 2240281"/>
                                <a:gd name="connsiteY2" fmla="*/ 222885 h 822960"/>
                                <a:gd name="connsiteX3" fmla="*/ 0 w 2240281"/>
                                <a:gd name="connsiteY3" fmla="*/ 822960 h 822960"/>
                                <a:gd name="connsiteX4" fmla="*/ 0 w 2240281"/>
                                <a:gd name="connsiteY4" fmla="*/ 0 h 82296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2240281" h="822960">
                                  <a:moveTo>
                                    <a:pt x="0" y="0"/>
                                  </a:moveTo>
                                  <a:lnTo>
                                    <a:pt x="2240281" y="0"/>
                                  </a:lnTo>
                                  <a:lnTo>
                                    <a:pt x="1659256" y="222885"/>
                                  </a:lnTo>
                                  <a:lnTo>
                                    <a:pt x="0" y="82296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4F81BD"/>
                            </a:solidFill>
                            <a:ln w="25400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82" name="Retângulo 177"/>
                          <wps:cNvSpPr/>
                          <wps:spPr>
                            <a:xfrm>
                              <a:off x="228600" y="0"/>
                              <a:ext cx="1472184" cy="1024128"/>
                            </a:xfrm>
                            <a:prstGeom prst="rect">
                              <a:avLst/>
                            </a:prstGeom>
                            <a:blipFill>
                              <a:blip r:embed="rId13"/>
                              <a:stretch>
                                <a:fillRect/>
                              </a:stretch>
                            </a:blipFill>
                            <a:ln w="25400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83" name="Caixa de Texto 178"/>
                        <wps:cNvSpPr txBox="1"/>
                        <wps:spPr>
                          <a:xfrm>
                            <a:off x="544014" y="465655"/>
                            <a:ext cx="3233006" cy="158053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2DBC9590" w14:textId="77777777" w:rsidR="00526AA8" w:rsidRDefault="00494FD9" w:rsidP="00526AA8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rFonts w:cs="ScalaSans"/>
                                  <w:szCs w:val="22"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color w:val="4F81BD" w:themeColor="accent1"/>
                                  <w:lang w:val="en-GB"/>
                                </w:rPr>
                                <w:t xml:space="preserve">SESSION </w:t>
                              </w:r>
                              <w:r w:rsidRPr="00F27A87">
                                <w:rPr>
                                  <w:b/>
                                  <w:color w:val="4F81BD" w:themeColor="accent1"/>
                                  <w:lang w:val="en-GB"/>
                                </w:rPr>
                                <w:t>II</w:t>
                              </w:r>
                              <w:r w:rsidR="00A814EF">
                                <w:rPr>
                                  <w:b/>
                                  <w:color w:val="4F81BD" w:themeColor="accent1"/>
                                  <w:lang w:val="en-GB"/>
                                </w:rPr>
                                <w:t>I</w:t>
                              </w:r>
                              <w:r w:rsidRPr="009E5F53">
                                <w:rPr>
                                  <w:b/>
                                  <w:color w:val="4F81BD" w:themeColor="accent1"/>
                                  <w:lang w:val="en-GB"/>
                                </w:rPr>
                                <w:t xml:space="preserve">: </w:t>
                              </w:r>
                              <w:r w:rsidR="00526AA8" w:rsidRPr="00AB15DF">
                                <w:rPr>
                                  <w:b/>
                                  <w:color w:val="4F81BD" w:themeColor="accent1"/>
                                  <w:lang w:val="en-GB"/>
                                </w:rPr>
                                <w:t>Workshops based on effective experiences of auditing for SDGs</w:t>
                              </w:r>
                            </w:p>
                            <w:p w14:paraId="36C276F3" w14:textId="77777777" w:rsidR="00526AA8" w:rsidRDefault="00526AA8" w:rsidP="00526AA8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rFonts w:cs="ScalaSans"/>
                                  <w:szCs w:val="22"/>
                                  <w:lang w:val="en-GB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45720" tIns="9144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8201EAF" id="_x0000_s1045" style="position:absolute;left:0;text-align:left;margin-left:-1.8pt;margin-top:554.75pt;width:198.5pt;height:89pt;z-index:251661824;mso-wrap-distance-left:18pt;mso-wrap-distance-right:18pt;mso-position-horizontal-relative:margin;mso-position-vertical-relative:page;mso-width-relative:margin;mso-height-relative:margin" coordsize="37770,2046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">
                <v:rect id="Retângulo 174" o:spid="_x0000_s1046" style="position:absolute;width:32186;height:202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" fillcolor="window" stroked="f" strokeweight="2pt">
                  <v:fill opacity="0"/>
                </v:rect>
                <v:group id="Grupo 13" o:spid="_x0000_s1047" style="position:absolute;top:190;width:22494;height:8321" coordorigin="2286" coordsize="14721,102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">
                  <v:shape id="Retângulo 10" o:spid="_x0000_s1048" style="position:absolute;left:2286;width:14662;height:10122;visibility:visible;mso-wrap-style:square;v-text-anchor:middle" coordsize="2240281,82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" path="m,l2240281,,1659256,222885,,822960,,xe" fillcolor="#4f81bd" stroked="f" strokeweight="2pt">
                    <v:path arrowok="t" o:connecttype="custom" o:connectlocs="0,0;1466258,0;1085979,274158;0,1012274;0,0" o:connectangles="0,0,0,0,0"/>
                  </v:shape>
                  <v:rect id="Retângulo 177" o:spid="_x0000_s1049" style="position:absolute;left:2286;width:14721;height:102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" stroked="f" strokeweight="2pt">
                    <v:fill r:id="rId14" o:title="" recolor="t" rotate="t" type="frame"/>
                  </v:rect>
                </v:group>
                <v:shape id="Caixa de Texto 178" o:spid="_x0000_s1050" type="#_x0000_t202" style="position:absolute;left:5440;top:4656;width:32330;height:158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" filled="f" stroked="f" strokeweight=".5pt">
                  <v:textbox inset="3.6pt,7.2pt,0,0">
                    <w:txbxContent>
                      <w:p w14:paraId="2DBC9590" w14:textId="77777777" w:rsidR="00526AA8" w:rsidRDefault="00494FD9" w:rsidP="00526AA8">
                        <w:pPr>
                          <w:autoSpaceDE w:val="0"/>
                          <w:autoSpaceDN w:val="0"/>
                          <w:adjustRightInd w:val="0"/>
                          <w:rPr>
                            <w:rFonts w:cs="ScalaSans"/>
                            <w:szCs w:val="22"/>
                            <w:lang w:val="en-GB"/>
                          </w:rPr>
                        </w:pPr>
                        <w:r>
                          <w:rPr>
                            <w:b/>
                            <w:color w:val="4F81BD" w:themeColor="accent1"/>
                            <w:lang w:val="en-GB"/>
                          </w:rPr>
                          <w:t xml:space="preserve">SESSION </w:t>
                        </w:r>
                        <w:r w:rsidRPr="00F27A87">
                          <w:rPr>
                            <w:b/>
                            <w:color w:val="4F81BD" w:themeColor="accent1"/>
                            <w:lang w:val="en-GB"/>
                          </w:rPr>
                          <w:t>II</w:t>
                        </w:r>
                        <w:r w:rsidR="00A814EF">
                          <w:rPr>
                            <w:b/>
                            <w:color w:val="4F81BD" w:themeColor="accent1"/>
                            <w:lang w:val="en-GB"/>
                          </w:rPr>
                          <w:t>I</w:t>
                        </w:r>
                        <w:r w:rsidRPr="009E5F53">
                          <w:rPr>
                            <w:b/>
                            <w:color w:val="4F81BD" w:themeColor="accent1"/>
                            <w:lang w:val="en-GB"/>
                          </w:rPr>
                          <w:t xml:space="preserve">: </w:t>
                        </w:r>
                        <w:r w:rsidR="00526AA8" w:rsidRPr="00AB15DF">
                          <w:rPr>
                            <w:b/>
                            <w:color w:val="4F81BD" w:themeColor="accent1"/>
                            <w:lang w:val="en-GB"/>
                          </w:rPr>
                          <w:t>Workshops based on effective experiences of auditing for SDGs</w:t>
                        </w:r>
                      </w:p>
                      <w:p w14:paraId="36C276F3" w14:textId="77777777" w:rsidR="00526AA8" w:rsidRDefault="00526AA8" w:rsidP="00526AA8">
                        <w:pPr>
                          <w:autoSpaceDE w:val="0"/>
                          <w:autoSpaceDN w:val="0"/>
                          <w:adjustRightInd w:val="0"/>
                          <w:rPr>
                            <w:rFonts w:cs="ScalaSans"/>
                            <w:szCs w:val="22"/>
                            <w:lang w:val="en-GB"/>
                          </w:rPr>
                        </w:pPr>
                      </w:p>
                    </w:txbxContent>
                  </v:textbox>
                </v:shape>
                <w10:wrap type="square" anchorx="margin" anchory="page"/>
              </v:group>
            </w:pict>
          </mc:Fallback>
        </mc:AlternateContent>
      </w:r>
    </w:p>
    <w:p w14:paraId="3650BA94" w14:textId="77777777" w:rsidR="00A814EF" w:rsidRDefault="00A814EF" w:rsidP="00652715">
      <w:pPr>
        <w:jc w:val="both"/>
        <w:rPr>
          <w:b/>
          <w:lang w:val="en-GB"/>
        </w:rPr>
      </w:pPr>
    </w:p>
    <w:p w14:paraId="52127F9B" w14:textId="77777777" w:rsidR="00A814EF" w:rsidRDefault="00A814EF" w:rsidP="00652715">
      <w:pPr>
        <w:jc w:val="both"/>
        <w:rPr>
          <w:b/>
          <w:lang w:val="en-GB"/>
        </w:rPr>
      </w:pPr>
    </w:p>
    <w:p w14:paraId="2AB62DDC" w14:textId="77777777" w:rsidR="00A814EF" w:rsidRDefault="00A814EF" w:rsidP="00652715">
      <w:pPr>
        <w:jc w:val="both"/>
        <w:rPr>
          <w:b/>
          <w:lang w:val="en-GB"/>
        </w:rPr>
      </w:pPr>
    </w:p>
    <w:p w14:paraId="2A0A0E84" w14:textId="77777777" w:rsidR="00A814EF" w:rsidRDefault="00A814EF" w:rsidP="00652715">
      <w:pPr>
        <w:jc w:val="both"/>
        <w:rPr>
          <w:b/>
          <w:lang w:val="en-GB"/>
        </w:rPr>
      </w:pPr>
    </w:p>
    <w:p w14:paraId="5EDB9D44" w14:textId="77777777" w:rsidR="00A814EF" w:rsidRDefault="00A814EF" w:rsidP="00652715">
      <w:pPr>
        <w:jc w:val="both"/>
        <w:rPr>
          <w:b/>
          <w:lang w:val="en-GB"/>
        </w:rPr>
      </w:pPr>
    </w:p>
    <w:p w14:paraId="2A2D2633" w14:textId="77777777" w:rsidR="00A814EF" w:rsidRDefault="00A814EF" w:rsidP="00652715">
      <w:pPr>
        <w:jc w:val="both"/>
        <w:rPr>
          <w:b/>
          <w:lang w:val="en-GB"/>
        </w:rPr>
      </w:pPr>
    </w:p>
    <w:p w14:paraId="211F4CF8" w14:textId="77777777" w:rsidR="00A814EF" w:rsidRDefault="00A814EF" w:rsidP="00652715">
      <w:pPr>
        <w:jc w:val="both"/>
        <w:rPr>
          <w:b/>
          <w:lang w:val="en-GB"/>
        </w:rPr>
      </w:pPr>
    </w:p>
    <w:p w14:paraId="48D882C9" w14:textId="77777777" w:rsidR="00A814EF" w:rsidRDefault="00A814EF" w:rsidP="00652715">
      <w:pPr>
        <w:jc w:val="both"/>
        <w:rPr>
          <w:b/>
          <w:lang w:val="en-GB"/>
        </w:rPr>
      </w:pPr>
    </w:p>
    <w:p w14:paraId="351E37CE" w14:textId="77777777" w:rsidR="00A814EF" w:rsidRDefault="00A814EF" w:rsidP="00652715">
      <w:pPr>
        <w:jc w:val="both"/>
        <w:rPr>
          <w:b/>
          <w:lang w:val="en-GB"/>
        </w:rPr>
      </w:pPr>
    </w:p>
    <w:p w14:paraId="634FAB0E" w14:textId="77777777" w:rsidR="00A814EF" w:rsidRDefault="00A814EF" w:rsidP="00652715">
      <w:pPr>
        <w:jc w:val="both"/>
        <w:rPr>
          <w:b/>
          <w:lang w:val="en-GB"/>
        </w:rPr>
      </w:pPr>
    </w:p>
    <w:p w14:paraId="02623465" w14:textId="77777777" w:rsidR="00A814EF" w:rsidRDefault="00A814EF">
      <w:pPr>
        <w:rPr>
          <w:b/>
          <w:lang w:val="en-GB"/>
        </w:rPr>
      </w:pPr>
      <w:r>
        <w:rPr>
          <w:b/>
          <w:lang w:val="en-GB"/>
        </w:rPr>
        <w:br w:type="page"/>
      </w:r>
    </w:p>
    <w:p w14:paraId="0C80C748" w14:textId="77777777" w:rsidR="00361613" w:rsidRPr="00203D58" w:rsidRDefault="00A814EF" w:rsidP="00652715">
      <w:pPr>
        <w:jc w:val="both"/>
        <w:rPr>
          <w:lang w:val="en-GB"/>
        </w:rPr>
      </w:pPr>
      <w:r w:rsidRPr="009E5F53">
        <w:rPr>
          <w:b/>
          <w:noProof/>
          <w:lang w:eastAsia="pt-PT"/>
        </w:rPr>
        <w:lastRenderedPageBreak/>
        <mc:AlternateContent>
          <mc:Choice Requires="wpg">
            <w:drawing>
              <wp:anchor distT="0" distB="0" distL="228600" distR="228600" simplePos="0" relativeHeight="251662848" behindDoc="0" locked="0" layoutInCell="1" allowOverlap="1" wp14:anchorId="3828F21F" wp14:editId="1309F0C3">
                <wp:simplePos x="0" y="0"/>
                <wp:positionH relativeFrom="margin">
                  <wp:posOffset>112395</wp:posOffset>
                </wp:positionH>
                <wp:positionV relativeFrom="page">
                  <wp:posOffset>1990725</wp:posOffset>
                </wp:positionV>
                <wp:extent cx="2759075" cy="8451850"/>
                <wp:effectExtent l="0" t="0" r="3175" b="6350"/>
                <wp:wrapSquare wrapText="bothSides"/>
                <wp:docPr id="184" name="Grupo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59075" cy="8451850"/>
                          <a:chOff x="0" y="0"/>
                          <a:chExt cx="4127728" cy="11223111"/>
                        </a:xfrm>
                      </wpg:grpSpPr>
                      <wps:wsp>
                        <wps:cNvPr id="185" name="Retângulo 185"/>
                        <wps:cNvSpPr/>
                        <wps:spPr>
                          <a:xfrm>
                            <a:off x="0" y="0"/>
                            <a:ext cx="3218688" cy="2028766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alpha val="0"/>
                            </a:sysClr>
                          </a:solidFill>
                          <a:ln w="25400" cap="flat" cmpd="sng" algn="ctr">
                            <a:noFill/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9" name="Caixa de Texto 178"/>
                        <wps:cNvSpPr txBox="1"/>
                        <wps:spPr>
                          <a:xfrm>
                            <a:off x="71250" y="378937"/>
                            <a:ext cx="4056478" cy="1084417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0DE0AEE5" w14:textId="77777777" w:rsidR="00361613" w:rsidRPr="00BA41AA" w:rsidRDefault="00361613" w:rsidP="00B359B2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color w:val="4F81BD" w:themeColor="accent1"/>
                                  <w:lang w:val="en-GB"/>
                                </w:rPr>
                              </w:pPr>
                              <w:r w:rsidRPr="00BA41AA">
                                <w:rPr>
                                  <w:b/>
                                  <w:color w:val="4F81BD" w:themeColor="accent1"/>
                                  <w:lang w:val="en-GB"/>
                                </w:rPr>
                                <w:t>Workshops 1 and 2</w:t>
                              </w:r>
                              <w:r w:rsidRPr="00BA41AA">
                                <w:rPr>
                                  <w:color w:val="4F81BD" w:themeColor="accent1"/>
                                  <w:lang w:val="en-GB"/>
                                </w:rPr>
                                <w:t xml:space="preserve"> - SAIs experiences in assessing the readiness of governments for the</w:t>
                              </w:r>
                            </w:p>
                            <w:p w14:paraId="7FA2465A" w14:textId="77777777" w:rsidR="00361613" w:rsidRPr="00BA41AA" w:rsidRDefault="00361613" w:rsidP="00B359B2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color w:val="4F81BD" w:themeColor="accent1"/>
                                  <w:lang w:val="en-GB"/>
                                </w:rPr>
                              </w:pPr>
                              <w:r w:rsidRPr="00BA41AA">
                                <w:rPr>
                                  <w:color w:val="4F81BD" w:themeColor="accent1"/>
                                  <w:lang w:val="en-GB"/>
                                </w:rPr>
                                <w:t>implementation of SDGs</w:t>
                              </w:r>
                            </w:p>
                            <w:p w14:paraId="0F71EF9F" w14:textId="77777777" w:rsidR="00361613" w:rsidRPr="00BA41AA" w:rsidRDefault="00361613" w:rsidP="00B359B2">
                              <w:pPr>
                                <w:autoSpaceDE w:val="0"/>
                                <w:autoSpaceDN w:val="0"/>
                                <w:adjustRightInd w:val="0"/>
                                <w:ind w:hanging="567"/>
                                <w:rPr>
                                  <w:color w:val="4F81BD" w:themeColor="accent1"/>
                                  <w:lang w:val="en-GB"/>
                                </w:rPr>
                              </w:pPr>
                            </w:p>
                            <w:p w14:paraId="2102633B" w14:textId="77777777" w:rsidR="00361613" w:rsidRPr="00BA41AA" w:rsidRDefault="00361613" w:rsidP="00B359B2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color w:val="4F81BD" w:themeColor="accent1"/>
                                  <w:lang w:val="en-GB"/>
                                </w:rPr>
                              </w:pPr>
                              <w:r w:rsidRPr="00BA41AA">
                                <w:rPr>
                                  <w:b/>
                                  <w:color w:val="548DD4" w:themeColor="text2" w:themeTint="99"/>
                                  <w:lang w:val="en-GB"/>
                                </w:rPr>
                                <w:t>Workshops 3</w:t>
                              </w:r>
                              <w:r w:rsidRPr="00BA41AA">
                                <w:rPr>
                                  <w:color w:val="548DD4" w:themeColor="text2" w:themeTint="99"/>
                                  <w:lang w:val="en-GB"/>
                                </w:rPr>
                                <w:t xml:space="preserve"> </w:t>
                              </w:r>
                              <w:r w:rsidRPr="00BA41AA">
                                <w:rPr>
                                  <w:color w:val="4F81BD" w:themeColor="accent1"/>
                                  <w:lang w:val="en-GB"/>
                                </w:rPr>
                                <w:t>- SAIs experiences in auditing specific SDGs</w:t>
                              </w:r>
                            </w:p>
                            <w:p w14:paraId="73A5984F" w14:textId="77777777" w:rsidR="00361613" w:rsidRPr="00BA41AA" w:rsidRDefault="00361613" w:rsidP="00B359B2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color w:val="4F81BD" w:themeColor="accent1"/>
                                  <w:lang w:val="en-GB"/>
                                </w:rPr>
                              </w:pPr>
                            </w:p>
                            <w:p w14:paraId="32D112A6" w14:textId="77777777" w:rsidR="00361613" w:rsidRPr="004F2BB1" w:rsidRDefault="00361613" w:rsidP="00B359B2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b/>
                                  <w:color w:val="4F81BD" w:themeColor="accent1"/>
                                  <w:lang w:val="en-GB"/>
                                </w:rPr>
                              </w:pPr>
                              <w:r w:rsidRPr="00BA41AA">
                                <w:rPr>
                                  <w:b/>
                                  <w:color w:val="4F81BD" w:themeColor="accent1"/>
                                  <w:lang w:val="en-GB"/>
                                </w:rPr>
                                <w:t xml:space="preserve">Workshops </w:t>
                              </w:r>
                              <w:r w:rsidR="00157158">
                                <w:rPr>
                                  <w:b/>
                                  <w:color w:val="4F81BD" w:themeColor="accent1"/>
                                  <w:lang w:val="en-GB"/>
                                </w:rPr>
                                <w:t>4</w:t>
                              </w:r>
                              <w:r w:rsidRPr="004F2BB1">
                                <w:rPr>
                                  <w:b/>
                                  <w:color w:val="4F81BD" w:themeColor="accent1"/>
                                  <w:lang w:val="en-GB"/>
                                </w:rPr>
                                <w:t xml:space="preserve"> </w:t>
                              </w:r>
                              <w:r w:rsidR="00157158">
                                <w:rPr>
                                  <w:b/>
                                  <w:color w:val="4F81BD" w:themeColor="accent1"/>
                                  <w:lang w:val="en-GB"/>
                                </w:rPr>
                                <w:t>-</w:t>
                              </w:r>
                              <w:r w:rsidRPr="004F2BB1">
                                <w:rPr>
                                  <w:b/>
                                  <w:color w:val="4F81BD" w:themeColor="accent1"/>
                                  <w:lang w:val="en-GB"/>
                                </w:rPr>
                                <w:t xml:space="preserve"> </w:t>
                              </w:r>
                              <w:r w:rsidRPr="00BA41AA">
                                <w:rPr>
                                  <w:color w:val="4F81BD" w:themeColor="accent1"/>
                                  <w:lang w:val="en-GB"/>
                                </w:rPr>
                                <w:t>Both experiences</w:t>
                              </w:r>
                            </w:p>
                            <w:p w14:paraId="19C53F33" w14:textId="77777777" w:rsidR="00361613" w:rsidRPr="00AB15DF" w:rsidRDefault="00361613" w:rsidP="00F27A87">
                              <w:pPr>
                                <w:autoSpaceDE w:val="0"/>
                                <w:autoSpaceDN w:val="0"/>
                                <w:adjustRightInd w:val="0"/>
                                <w:ind w:left="142"/>
                                <w:rPr>
                                  <w:b/>
                                  <w:color w:val="4F81BD" w:themeColor="accent1"/>
                                  <w:lang w:val="en-GB"/>
                                </w:rPr>
                              </w:pPr>
                            </w:p>
                            <w:p w14:paraId="3F1659A6" w14:textId="77777777" w:rsidR="00640456" w:rsidRDefault="00D97560" w:rsidP="00F27A87">
                              <w:pPr>
                                <w:autoSpaceDE w:val="0"/>
                                <w:autoSpaceDN w:val="0"/>
                                <w:adjustRightInd w:val="0"/>
                                <w:ind w:left="142"/>
                                <w:rPr>
                                  <w:b/>
                                  <w:color w:val="FFFFFF" w:themeColor="background1"/>
                                  <w:highlight w:val="black"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color w:val="FFFFFF" w:themeColor="background1"/>
                                  <w:highlight w:val="black"/>
                                  <w:lang w:val="en-GB"/>
                                </w:rPr>
                                <w:t xml:space="preserve"> </w:t>
                              </w:r>
                            </w:p>
                            <w:p w14:paraId="5B114300" w14:textId="77777777" w:rsidR="00B359B2" w:rsidRDefault="00B359B2" w:rsidP="00F27A87">
                              <w:pPr>
                                <w:autoSpaceDE w:val="0"/>
                                <w:autoSpaceDN w:val="0"/>
                                <w:adjustRightInd w:val="0"/>
                                <w:ind w:left="142"/>
                                <w:rPr>
                                  <w:b/>
                                  <w:color w:val="FFFFFF" w:themeColor="background1"/>
                                  <w:highlight w:val="black"/>
                                  <w:lang w:val="en-GB"/>
                                </w:rPr>
                              </w:pPr>
                            </w:p>
                            <w:p w14:paraId="577A1224" w14:textId="2A6F9656" w:rsidR="00361613" w:rsidRPr="00F27A87" w:rsidRDefault="00361613" w:rsidP="00F27A87">
                              <w:pPr>
                                <w:autoSpaceDE w:val="0"/>
                                <w:autoSpaceDN w:val="0"/>
                                <w:adjustRightInd w:val="0"/>
                                <w:ind w:left="142"/>
                                <w:rPr>
                                  <w:b/>
                                  <w:color w:val="FFFFFF" w:themeColor="background1"/>
                                  <w:lang w:val="en-GB"/>
                                </w:rPr>
                              </w:pPr>
                              <w:r w:rsidRPr="00F27A87">
                                <w:rPr>
                                  <w:b/>
                                  <w:color w:val="FFFFFF" w:themeColor="background1"/>
                                  <w:highlight w:val="black"/>
                                  <w:lang w:val="en-GB"/>
                                </w:rPr>
                                <w:t>PROPOSED QUESTION</w:t>
                              </w:r>
                              <w:r w:rsidR="00D97560">
                                <w:rPr>
                                  <w:b/>
                                  <w:color w:val="FFFFFF" w:themeColor="background1"/>
                                  <w:highlight w:val="black"/>
                                  <w:lang w:val="en-GB"/>
                                </w:rPr>
                                <w:t>S</w:t>
                              </w:r>
                              <w:r w:rsidR="00331E1A">
                                <w:rPr>
                                  <w:b/>
                                  <w:color w:val="FFFFFF" w:themeColor="background1"/>
                                  <w:highlight w:val="black"/>
                                  <w:lang w:val="en-GB"/>
                                </w:rPr>
                                <w:t>;</w:t>
                              </w:r>
                              <w:r w:rsidR="00D97560">
                                <w:rPr>
                                  <w:b/>
                                  <w:color w:val="FFFFFF" w:themeColor="background1"/>
                                  <w:highlight w:val="black"/>
                                  <w:lang w:val="en-GB"/>
                                </w:rPr>
                                <w:t xml:space="preserve">        </w:t>
                              </w:r>
                            </w:p>
                            <w:p w14:paraId="54D615E7" w14:textId="77777777" w:rsidR="00B359B2" w:rsidRPr="00F27A87" w:rsidRDefault="00B359B2" w:rsidP="00F27A87">
                              <w:pPr>
                                <w:autoSpaceDE w:val="0"/>
                                <w:autoSpaceDN w:val="0"/>
                                <w:adjustRightInd w:val="0"/>
                                <w:ind w:left="142"/>
                                <w:rPr>
                                  <w:b/>
                                  <w:color w:val="948A54" w:themeColor="background2" w:themeShade="80"/>
                                  <w:lang w:val="en-GB"/>
                                </w:rPr>
                              </w:pPr>
                            </w:p>
                            <w:p w14:paraId="62744D8D" w14:textId="77777777" w:rsidR="00361613" w:rsidRPr="00F27A87" w:rsidRDefault="00361613" w:rsidP="00F27A87">
                              <w:pPr>
                                <w:pStyle w:val="PargrafodaLista"/>
                                <w:autoSpaceDE w:val="0"/>
                                <w:autoSpaceDN w:val="0"/>
                                <w:adjustRightInd w:val="0"/>
                                <w:ind w:left="142"/>
                                <w:rPr>
                                  <w:color w:val="4A442A" w:themeColor="background2" w:themeShade="40"/>
                                  <w:lang w:val="en-GB"/>
                                </w:rPr>
                              </w:pPr>
                            </w:p>
                            <w:p w14:paraId="22CFF770" w14:textId="77777777" w:rsidR="00361613" w:rsidRPr="00F27A87" w:rsidRDefault="00361613" w:rsidP="00F27A87">
                              <w:pPr>
                                <w:autoSpaceDE w:val="0"/>
                                <w:autoSpaceDN w:val="0"/>
                                <w:adjustRightInd w:val="0"/>
                                <w:ind w:left="142"/>
                                <w:rPr>
                                  <w:color w:val="4A442A" w:themeColor="background2" w:themeShade="40"/>
                                  <w:lang w:val="en-GB"/>
                                </w:rPr>
                              </w:pPr>
                              <w:r w:rsidRPr="00F27A87">
                                <w:rPr>
                                  <w:color w:val="4A442A" w:themeColor="background2" w:themeShade="40"/>
                                  <w:lang w:val="en-GB"/>
                                </w:rPr>
                                <w:t>Are the traditional audit types fit to assess the scope of auditing for SDGs, whether in a readiness of government’s perspective or when auditing the implementation of specific SDGs?</w:t>
                              </w:r>
                            </w:p>
                            <w:p w14:paraId="1F544122" w14:textId="77777777" w:rsidR="00361613" w:rsidRPr="00F27A87" w:rsidRDefault="00361613" w:rsidP="00F27A87">
                              <w:pPr>
                                <w:pStyle w:val="PargrafodaLista"/>
                                <w:autoSpaceDE w:val="0"/>
                                <w:autoSpaceDN w:val="0"/>
                                <w:adjustRightInd w:val="0"/>
                                <w:ind w:left="142"/>
                                <w:rPr>
                                  <w:color w:val="4A442A" w:themeColor="background2" w:themeShade="40"/>
                                  <w:lang w:val="en-GB"/>
                                </w:rPr>
                              </w:pPr>
                            </w:p>
                            <w:p w14:paraId="7E5366BA" w14:textId="77777777" w:rsidR="00361613" w:rsidRPr="00F27A87" w:rsidRDefault="00361613" w:rsidP="00F27A87">
                              <w:pPr>
                                <w:autoSpaceDE w:val="0"/>
                                <w:autoSpaceDN w:val="0"/>
                                <w:adjustRightInd w:val="0"/>
                                <w:ind w:left="142"/>
                                <w:rPr>
                                  <w:color w:val="4A442A" w:themeColor="background2" w:themeShade="40"/>
                                  <w:lang w:val="en-GB"/>
                                </w:rPr>
                              </w:pPr>
                              <w:r w:rsidRPr="00F27A87">
                                <w:rPr>
                                  <w:color w:val="4A442A" w:themeColor="background2" w:themeShade="40"/>
                                  <w:lang w:val="en-GB"/>
                                </w:rPr>
                                <w:t>Could the methodologies of public programmes/public policies evaluation be relevant in this context?</w:t>
                              </w:r>
                            </w:p>
                            <w:p w14:paraId="6098E24F" w14:textId="77777777" w:rsidR="00361613" w:rsidRPr="00F27A87" w:rsidRDefault="00361613" w:rsidP="00F27A87">
                              <w:pPr>
                                <w:pStyle w:val="PargrafodaLista"/>
                                <w:autoSpaceDE w:val="0"/>
                                <w:autoSpaceDN w:val="0"/>
                                <w:adjustRightInd w:val="0"/>
                                <w:ind w:left="142"/>
                                <w:rPr>
                                  <w:color w:val="4A442A" w:themeColor="background2" w:themeShade="40"/>
                                  <w:lang w:val="en-GB"/>
                                </w:rPr>
                              </w:pPr>
                            </w:p>
                            <w:p w14:paraId="642ECA89" w14:textId="77777777" w:rsidR="00361613" w:rsidRPr="00F27A87" w:rsidRDefault="00361613" w:rsidP="00F27A87">
                              <w:pPr>
                                <w:autoSpaceDE w:val="0"/>
                                <w:autoSpaceDN w:val="0"/>
                                <w:adjustRightInd w:val="0"/>
                                <w:ind w:left="142"/>
                                <w:rPr>
                                  <w:color w:val="4A442A" w:themeColor="background2" w:themeShade="40"/>
                                  <w:lang w:val="en-GB"/>
                                </w:rPr>
                              </w:pPr>
                              <w:r w:rsidRPr="00F27A87">
                                <w:rPr>
                                  <w:color w:val="4A442A" w:themeColor="background2" w:themeShade="40"/>
                                  <w:lang w:val="en-GB"/>
                                </w:rPr>
                                <w:t>What are the main challenges that SAIs face in these audits?</w:t>
                              </w:r>
                            </w:p>
                            <w:p w14:paraId="721CE1CD" w14:textId="77777777" w:rsidR="00361613" w:rsidRPr="00F27A87" w:rsidRDefault="00361613" w:rsidP="00F27A87">
                              <w:pPr>
                                <w:pStyle w:val="PargrafodaLista"/>
                                <w:autoSpaceDE w:val="0"/>
                                <w:autoSpaceDN w:val="0"/>
                                <w:adjustRightInd w:val="0"/>
                                <w:ind w:left="142"/>
                                <w:rPr>
                                  <w:color w:val="4A442A" w:themeColor="background2" w:themeShade="40"/>
                                  <w:lang w:val="en-GB"/>
                                </w:rPr>
                              </w:pPr>
                            </w:p>
                            <w:p w14:paraId="590F7539" w14:textId="77777777" w:rsidR="00361613" w:rsidRPr="00F27A87" w:rsidRDefault="00361613" w:rsidP="00F27A87">
                              <w:pPr>
                                <w:autoSpaceDE w:val="0"/>
                                <w:autoSpaceDN w:val="0"/>
                                <w:adjustRightInd w:val="0"/>
                                <w:ind w:left="142"/>
                                <w:rPr>
                                  <w:color w:val="4A442A" w:themeColor="background2" w:themeShade="40"/>
                                  <w:lang w:val="en-GB"/>
                                </w:rPr>
                              </w:pPr>
                              <w:r w:rsidRPr="00F27A87">
                                <w:rPr>
                                  <w:color w:val="4A442A" w:themeColor="background2" w:themeShade="40"/>
                                  <w:lang w:val="en-GB"/>
                                </w:rPr>
                                <w:t>How to engage civil society in SDGs audits?</w:t>
                              </w:r>
                            </w:p>
                            <w:p w14:paraId="4111005F" w14:textId="77777777" w:rsidR="00CD7DFB" w:rsidRPr="00F27A87" w:rsidRDefault="00CD7DFB" w:rsidP="00361613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b/>
                                  <w:color w:val="4F81BD" w:themeColor="accent1"/>
                                  <w:sz w:val="28"/>
                                  <w:szCs w:val="22"/>
                                  <w:lang w:val="en-GB"/>
                                </w:rPr>
                              </w:pPr>
                            </w:p>
                            <w:p w14:paraId="44480F3C" w14:textId="1203EE0E" w:rsidR="00363845" w:rsidRDefault="00363845" w:rsidP="00361613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b/>
                                  <w:color w:val="4F81BD" w:themeColor="accent1"/>
                                  <w:lang w:val="en-GB"/>
                                </w:rPr>
                              </w:pPr>
                            </w:p>
                            <w:p w14:paraId="3BD03B5F" w14:textId="3E826C66" w:rsidR="00B359B2" w:rsidRDefault="00B359B2" w:rsidP="00361613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b/>
                                  <w:color w:val="4F81BD" w:themeColor="accent1"/>
                                  <w:lang w:val="en-GB"/>
                                </w:rPr>
                              </w:pPr>
                            </w:p>
                            <w:p w14:paraId="2C856A6F" w14:textId="1550F4F3" w:rsidR="00B359B2" w:rsidRDefault="00B359B2" w:rsidP="00361613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b/>
                                  <w:color w:val="4F81BD" w:themeColor="accent1"/>
                                  <w:lang w:val="en-GB"/>
                                </w:rPr>
                              </w:pPr>
                            </w:p>
                            <w:p w14:paraId="5DD1D2D6" w14:textId="55923D4C" w:rsidR="00B359B2" w:rsidRDefault="00B359B2" w:rsidP="00361613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b/>
                                  <w:color w:val="4F81BD" w:themeColor="accent1"/>
                                  <w:lang w:val="en-GB"/>
                                </w:rPr>
                              </w:pPr>
                            </w:p>
                            <w:p w14:paraId="509F53A9" w14:textId="6CE69D35" w:rsidR="00B359B2" w:rsidRDefault="00B359B2" w:rsidP="00361613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b/>
                                  <w:color w:val="4F81BD" w:themeColor="accent1"/>
                                  <w:sz w:val="26"/>
                                  <w:lang w:val="en-GB"/>
                                </w:rPr>
                              </w:pPr>
                            </w:p>
                            <w:p w14:paraId="6629E5D9" w14:textId="7063AFBD" w:rsidR="00B359B2" w:rsidRDefault="00B359B2" w:rsidP="00361613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b/>
                                  <w:color w:val="4F81BD" w:themeColor="accent1"/>
                                  <w:sz w:val="26"/>
                                  <w:lang w:val="en-GB"/>
                                </w:rPr>
                              </w:pPr>
                            </w:p>
                            <w:p w14:paraId="0AD131B4" w14:textId="14BEA80F" w:rsidR="00B359B2" w:rsidRDefault="00B359B2" w:rsidP="00361613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b/>
                                  <w:color w:val="4F81BD" w:themeColor="accent1"/>
                                  <w:lang w:val="en-GB"/>
                                </w:rPr>
                              </w:pPr>
                            </w:p>
                            <w:p w14:paraId="7142167F" w14:textId="77777777" w:rsidR="00B359B2" w:rsidRPr="00B359B2" w:rsidRDefault="00B359B2" w:rsidP="00361613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b/>
                                  <w:color w:val="4F81BD" w:themeColor="accent1"/>
                                  <w:sz w:val="14"/>
                                  <w:lang w:val="en-GB"/>
                                </w:rPr>
                              </w:pPr>
                            </w:p>
                            <w:p w14:paraId="1B7D38A8" w14:textId="698768ED" w:rsidR="00361613" w:rsidRDefault="00CD7DFB" w:rsidP="00361613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b/>
                                  <w:color w:val="4F81BD" w:themeColor="accent1"/>
                                  <w:lang w:val="en-GB"/>
                                </w:rPr>
                              </w:pPr>
                              <w:r>
                                <w:rPr>
                                  <w:b/>
                                  <w:color w:val="4F81BD" w:themeColor="accent1"/>
                                  <w:lang w:val="en-GB"/>
                                </w:rPr>
                                <w:t>Plenary Session – Conclusions of SESSION III</w:t>
                              </w:r>
                            </w:p>
                            <w:p w14:paraId="2DF33FED" w14:textId="77777777" w:rsidR="00361613" w:rsidRPr="00BA41AA" w:rsidRDefault="00361613" w:rsidP="00361613">
                              <w:pPr>
                                <w:autoSpaceDE w:val="0"/>
                                <w:autoSpaceDN w:val="0"/>
                                <w:adjustRightInd w:val="0"/>
                                <w:rPr>
                                  <w:color w:val="4F81BD" w:themeColor="accent1"/>
                                  <w:lang w:val="en-GB"/>
                                </w:rPr>
                              </w:pPr>
                            </w:p>
                            <w:p w14:paraId="67E83818" w14:textId="77777777" w:rsidR="00A814EF" w:rsidRDefault="00A814EF">
                              <w:pPr>
                                <w:ind w:left="504"/>
                                <w:rPr>
                                  <w:lang w:val="en-GB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45720" tIns="9144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828F21F" id="_x0000_s1051" style="position:absolute;left:0;text-align:left;margin-left:8.85pt;margin-top:156.75pt;width:217.25pt;height:665.5pt;z-index:251662848;mso-wrap-distance-left:18pt;mso-wrap-distance-right:18pt;mso-position-horizontal-relative:margin;mso-position-vertical-relative:page;mso-width-relative:margin;mso-height-relative:margin" coordsize="41277,1122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">
                <v:rect id="Retângulo 185" o:spid="_x0000_s1052" style="position:absolute;width:32186;height:202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" fillcolor="window" stroked="f" strokeweight="2pt">
                  <v:fill opacity="0"/>
                </v:rect>
                <v:shape id="Caixa de Texto 178" o:spid="_x0000_s1053" type="#_x0000_t202" style="position:absolute;left:712;top:3789;width:40565;height:1084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" filled="f" stroked="f" strokeweight=".5pt">
                  <v:textbox inset="3.6pt,7.2pt,0,0">
                    <w:txbxContent>
                      <w:p w14:paraId="0DE0AEE5" w14:textId="77777777" w:rsidR="00361613" w:rsidRPr="00BA41AA" w:rsidRDefault="00361613" w:rsidP="00B359B2">
                        <w:pPr>
                          <w:autoSpaceDE w:val="0"/>
                          <w:autoSpaceDN w:val="0"/>
                          <w:adjustRightInd w:val="0"/>
                          <w:rPr>
                            <w:color w:val="4F81BD" w:themeColor="accent1"/>
                            <w:lang w:val="en-GB"/>
                          </w:rPr>
                        </w:pPr>
                        <w:r w:rsidRPr="00BA41AA">
                          <w:rPr>
                            <w:b/>
                            <w:color w:val="4F81BD" w:themeColor="accent1"/>
                            <w:lang w:val="en-GB"/>
                          </w:rPr>
                          <w:t>Workshops 1 and 2</w:t>
                        </w:r>
                        <w:r w:rsidRPr="00BA41AA">
                          <w:rPr>
                            <w:color w:val="4F81BD" w:themeColor="accent1"/>
                            <w:lang w:val="en-GB"/>
                          </w:rPr>
                          <w:t xml:space="preserve"> - SAIs experiences in assessing the readiness of governments for the</w:t>
                        </w:r>
                      </w:p>
                      <w:p w14:paraId="7FA2465A" w14:textId="77777777" w:rsidR="00361613" w:rsidRPr="00BA41AA" w:rsidRDefault="00361613" w:rsidP="00B359B2">
                        <w:pPr>
                          <w:autoSpaceDE w:val="0"/>
                          <w:autoSpaceDN w:val="0"/>
                          <w:adjustRightInd w:val="0"/>
                          <w:rPr>
                            <w:color w:val="4F81BD" w:themeColor="accent1"/>
                            <w:lang w:val="en-GB"/>
                          </w:rPr>
                        </w:pPr>
                        <w:r w:rsidRPr="00BA41AA">
                          <w:rPr>
                            <w:color w:val="4F81BD" w:themeColor="accent1"/>
                            <w:lang w:val="en-GB"/>
                          </w:rPr>
                          <w:t>implementation of SDGs</w:t>
                        </w:r>
                      </w:p>
                      <w:p w14:paraId="0F71EF9F" w14:textId="77777777" w:rsidR="00361613" w:rsidRPr="00BA41AA" w:rsidRDefault="00361613" w:rsidP="00B359B2">
                        <w:pPr>
                          <w:autoSpaceDE w:val="0"/>
                          <w:autoSpaceDN w:val="0"/>
                          <w:adjustRightInd w:val="0"/>
                          <w:ind w:hanging="567"/>
                          <w:rPr>
                            <w:color w:val="4F81BD" w:themeColor="accent1"/>
                            <w:lang w:val="en-GB"/>
                          </w:rPr>
                        </w:pPr>
                      </w:p>
                      <w:p w14:paraId="2102633B" w14:textId="77777777" w:rsidR="00361613" w:rsidRPr="00BA41AA" w:rsidRDefault="00361613" w:rsidP="00B359B2">
                        <w:pPr>
                          <w:autoSpaceDE w:val="0"/>
                          <w:autoSpaceDN w:val="0"/>
                          <w:adjustRightInd w:val="0"/>
                          <w:rPr>
                            <w:color w:val="4F81BD" w:themeColor="accent1"/>
                            <w:lang w:val="en-GB"/>
                          </w:rPr>
                        </w:pPr>
                        <w:r w:rsidRPr="00BA41AA">
                          <w:rPr>
                            <w:b/>
                            <w:color w:val="548DD4" w:themeColor="text2" w:themeTint="99"/>
                            <w:lang w:val="en-GB"/>
                          </w:rPr>
                          <w:t>Workshops 3</w:t>
                        </w:r>
                        <w:r w:rsidRPr="00BA41AA">
                          <w:rPr>
                            <w:color w:val="548DD4" w:themeColor="text2" w:themeTint="99"/>
                            <w:lang w:val="en-GB"/>
                          </w:rPr>
                          <w:t xml:space="preserve"> </w:t>
                        </w:r>
                        <w:r w:rsidRPr="00BA41AA">
                          <w:rPr>
                            <w:color w:val="4F81BD" w:themeColor="accent1"/>
                            <w:lang w:val="en-GB"/>
                          </w:rPr>
                          <w:t>- SAIs experiences in auditing specific SDGs</w:t>
                        </w:r>
                      </w:p>
                      <w:p w14:paraId="73A5984F" w14:textId="77777777" w:rsidR="00361613" w:rsidRPr="00BA41AA" w:rsidRDefault="00361613" w:rsidP="00B359B2">
                        <w:pPr>
                          <w:autoSpaceDE w:val="0"/>
                          <w:autoSpaceDN w:val="0"/>
                          <w:adjustRightInd w:val="0"/>
                          <w:rPr>
                            <w:color w:val="4F81BD" w:themeColor="accent1"/>
                            <w:lang w:val="en-GB"/>
                          </w:rPr>
                        </w:pPr>
                      </w:p>
                      <w:p w14:paraId="32D112A6" w14:textId="77777777" w:rsidR="00361613" w:rsidRPr="004F2BB1" w:rsidRDefault="00361613" w:rsidP="00B359B2">
                        <w:pPr>
                          <w:autoSpaceDE w:val="0"/>
                          <w:autoSpaceDN w:val="0"/>
                          <w:adjustRightInd w:val="0"/>
                          <w:rPr>
                            <w:b/>
                            <w:color w:val="4F81BD" w:themeColor="accent1"/>
                            <w:lang w:val="en-GB"/>
                          </w:rPr>
                        </w:pPr>
                        <w:r w:rsidRPr="00BA41AA">
                          <w:rPr>
                            <w:b/>
                            <w:color w:val="4F81BD" w:themeColor="accent1"/>
                            <w:lang w:val="en-GB"/>
                          </w:rPr>
                          <w:t xml:space="preserve">Workshops </w:t>
                        </w:r>
                        <w:r w:rsidR="00157158">
                          <w:rPr>
                            <w:b/>
                            <w:color w:val="4F81BD" w:themeColor="accent1"/>
                            <w:lang w:val="en-GB"/>
                          </w:rPr>
                          <w:t>4</w:t>
                        </w:r>
                        <w:r w:rsidRPr="004F2BB1">
                          <w:rPr>
                            <w:b/>
                            <w:color w:val="4F81BD" w:themeColor="accent1"/>
                            <w:lang w:val="en-GB"/>
                          </w:rPr>
                          <w:t xml:space="preserve"> </w:t>
                        </w:r>
                        <w:r w:rsidR="00157158">
                          <w:rPr>
                            <w:b/>
                            <w:color w:val="4F81BD" w:themeColor="accent1"/>
                            <w:lang w:val="en-GB"/>
                          </w:rPr>
                          <w:t>-</w:t>
                        </w:r>
                        <w:r w:rsidRPr="004F2BB1">
                          <w:rPr>
                            <w:b/>
                            <w:color w:val="4F81BD" w:themeColor="accent1"/>
                            <w:lang w:val="en-GB"/>
                          </w:rPr>
                          <w:t xml:space="preserve"> </w:t>
                        </w:r>
                        <w:r w:rsidRPr="00BA41AA">
                          <w:rPr>
                            <w:color w:val="4F81BD" w:themeColor="accent1"/>
                            <w:lang w:val="en-GB"/>
                          </w:rPr>
                          <w:t>Both experiences</w:t>
                        </w:r>
                      </w:p>
                      <w:p w14:paraId="19C53F33" w14:textId="77777777" w:rsidR="00361613" w:rsidRPr="00AB15DF" w:rsidRDefault="00361613" w:rsidP="00F27A87">
                        <w:pPr>
                          <w:autoSpaceDE w:val="0"/>
                          <w:autoSpaceDN w:val="0"/>
                          <w:adjustRightInd w:val="0"/>
                          <w:ind w:left="142"/>
                          <w:rPr>
                            <w:b/>
                            <w:color w:val="4F81BD" w:themeColor="accent1"/>
                            <w:lang w:val="en-GB"/>
                          </w:rPr>
                        </w:pPr>
                      </w:p>
                      <w:p w14:paraId="3F1659A6" w14:textId="77777777" w:rsidR="00640456" w:rsidRDefault="00D97560" w:rsidP="00F27A87">
                        <w:pPr>
                          <w:autoSpaceDE w:val="0"/>
                          <w:autoSpaceDN w:val="0"/>
                          <w:adjustRightInd w:val="0"/>
                          <w:ind w:left="142"/>
                          <w:rPr>
                            <w:b/>
                            <w:color w:val="FFFFFF" w:themeColor="background1"/>
                            <w:highlight w:val="black"/>
                            <w:lang w:val="en-GB"/>
                          </w:rPr>
                        </w:pPr>
                        <w:r>
                          <w:rPr>
                            <w:b/>
                            <w:color w:val="FFFFFF" w:themeColor="background1"/>
                            <w:highlight w:val="black"/>
                            <w:lang w:val="en-GB"/>
                          </w:rPr>
                          <w:t xml:space="preserve"> </w:t>
                        </w:r>
                      </w:p>
                      <w:p w14:paraId="5B114300" w14:textId="77777777" w:rsidR="00B359B2" w:rsidRDefault="00B359B2" w:rsidP="00F27A87">
                        <w:pPr>
                          <w:autoSpaceDE w:val="0"/>
                          <w:autoSpaceDN w:val="0"/>
                          <w:adjustRightInd w:val="0"/>
                          <w:ind w:left="142"/>
                          <w:rPr>
                            <w:b/>
                            <w:color w:val="FFFFFF" w:themeColor="background1"/>
                            <w:highlight w:val="black"/>
                            <w:lang w:val="en-GB"/>
                          </w:rPr>
                        </w:pPr>
                      </w:p>
                      <w:p w14:paraId="577A1224" w14:textId="2A6F9656" w:rsidR="00361613" w:rsidRPr="00F27A87" w:rsidRDefault="00361613" w:rsidP="00F27A87">
                        <w:pPr>
                          <w:autoSpaceDE w:val="0"/>
                          <w:autoSpaceDN w:val="0"/>
                          <w:adjustRightInd w:val="0"/>
                          <w:ind w:left="142"/>
                          <w:rPr>
                            <w:b/>
                            <w:color w:val="FFFFFF" w:themeColor="background1"/>
                            <w:lang w:val="en-GB"/>
                          </w:rPr>
                        </w:pPr>
                        <w:r w:rsidRPr="00F27A87">
                          <w:rPr>
                            <w:b/>
                            <w:color w:val="FFFFFF" w:themeColor="background1"/>
                            <w:highlight w:val="black"/>
                            <w:lang w:val="en-GB"/>
                          </w:rPr>
                          <w:t>PROPOSED QUESTION</w:t>
                        </w:r>
                        <w:r w:rsidR="00D97560">
                          <w:rPr>
                            <w:b/>
                            <w:color w:val="FFFFFF" w:themeColor="background1"/>
                            <w:highlight w:val="black"/>
                            <w:lang w:val="en-GB"/>
                          </w:rPr>
                          <w:t>S</w:t>
                        </w:r>
                        <w:r w:rsidR="00331E1A">
                          <w:rPr>
                            <w:b/>
                            <w:color w:val="FFFFFF" w:themeColor="background1"/>
                            <w:highlight w:val="black"/>
                            <w:lang w:val="en-GB"/>
                          </w:rPr>
                          <w:t>;</w:t>
                        </w:r>
                        <w:r w:rsidR="00D97560">
                          <w:rPr>
                            <w:b/>
                            <w:color w:val="FFFFFF" w:themeColor="background1"/>
                            <w:highlight w:val="black"/>
                            <w:lang w:val="en-GB"/>
                          </w:rPr>
                          <w:t xml:space="preserve">        </w:t>
                        </w:r>
                      </w:p>
                      <w:p w14:paraId="54D615E7" w14:textId="77777777" w:rsidR="00B359B2" w:rsidRPr="00F27A87" w:rsidRDefault="00B359B2" w:rsidP="00F27A87">
                        <w:pPr>
                          <w:autoSpaceDE w:val="0"/>
                          <w:autoSpaceDN w:val="0"/>
                          <w:adjustRightInd w:val="0"/>
                          <w:ind w:left="142"/>
                          <w:rPr>
                            <w:b/>
                            <w:color w:val="948A54" w:themeColor="background2" w:themeShade="80"/>
                            <w:lang w:val="en-GB"/>
                          </w:rPr>
                        </w:pPr>
                      </w:p>
                      <w:p w14:paraId="62744D8D" w14:textId="77777777" w:rsidR="00361613" w:rsidRPr="00F27A87" w:rsidRDefault="00361613" w:rsidP="00F27A87">
                        <w:pPr>
                          <w:pStyle w:val="PargrafodaLista"/>
                          <w:autoSpaceDE w:val="0"/>
                          <w:autoSpaceDN w:val="0"/>
                          <w:adjustRightInd w:val="0"/>
                          <w:ind w:left="142"/>
                          <w:rPr>
                            <w:color w:val="4A442A" w:themeColor="background2" w:themeShade="40"/>
                            <w:lang w:val="en-GB"/>
                          </w:rPr>
                        </w:pPr>
                      </w:p>
                      <w:p w14:paraId="22CFF770" w14:textId="77777777" w:rsidR="00361613" w:rsidRPr="00F27A87" w:rsidRDefault="00361613" w:rsidP="00F27A87">
                        <w:pPr>
                          <w:autoSpaceDE w:val="0"/>
                          <w:autoSpaceDN w:val="0"/>
                          <w:adjustRightInd w:val="0"/>
                          <w:ind w:left="142"/>
                          <w:rPr>
                            <w:color w:val="4A442A" w:themeColor="background2" w:themeShade="40"/>
                            <w:lang w:val="en-GB"/>
                          </w:rPr>
                        </w:pPr>
                        <w:r w:rsidRPr="00F27A87">
                          <w:rPr>
                            <w:color w:val="4A442A" w:themeColor="background2" w:themeShade="40"/>
                            <w:lang w:val="en-GB"/>
                          </w:rPr>
                          <w:t>Are the traditional audit types fit to assess the scope of auditing for SDGs, whether in a readiness of government’s perspective or when auditing the implementation of specific SDGs?</w:t>
                        </w:r>
                      </w:p>
                      <w:p w14:paraId="1F544122" w14:textId="77777777" w:rsidR="00361613" w:rsidRPr="00F27A87" w:rsidRDefault="00361613" w:rsidP="00F27A87">
                        <w:pPr>
                          <w:pStyle w:val="PargrafodaLista"/>
                          <w:autoSpaceDE w:val="0"/>
                          <w:autoSpaceDN w:val="0"/>
                          <w:adjustRightInd w:val="0"/>
                          <w:ind w:left="142"/>
                          <w:rPr>
                            <w:color w:val="4A442A" w:themeColor="background2" w:themeShade="40"/>
                            <w:lang w:val="en-GB"/>
                          </w:rPr>
                        </w:pPr>
                      </w:p>
                      <w:p w14:paraId="7E5366BA" w14:textId="77777777" w:rsidR="00361613" w:rsidRPr="00F27A87" w:rsidRDefault="00361613" w:rsidP="00F27A87">
                        <w:pPr>
                          <w:autoSpaceDE w:val="0"/>
                          <w:autoSpaceDN w:val="0"/>
                          <w:adjustRightInd w:val="0"/>
                          <w:ind w:left="142"/>
                          <w:rPr>
                            <w:color w:val="4A442A" w:themeColor="background2" w:themeShade="40"/>
                            <w:lang w:val="en-GB"/>
                          </w:rPr>
                        </w:pPr>
                        <w:r w:rsidRPr="00F27A87">
                          <w:rPr>
                            <w:color w:val="4A442A" w:themeColor="background2" w:themeShade="40"/>
                            <w:lang w:val="en-GB"/>
                          </w:rPr>
                          <w:t>Could the methodologies of public programmes/public policies evaluation be relevant in this context?</w:t>
                        </w:r>
                      </w:p>
                      <w:p w14:paraId="6098E24F" w14:textId="77777777" w:rsidR="00361613" w:rsidRPr="00F27A87" w:rsidRDefault="00361613" w:rsidP="00F27A87">
                        <w:pPr>
                          <w:pStyle w:val="PargrafodaLista"/>
                          <w:autoSpaceDE w:val="0"/>
                          <w:autoSpaceDN w:val="0"/>
                          <w:adjustRightInd w:val="0"/>
                          <w:ind w:left="142"/>
                          <w:rPr>
                            <w:color w:val="4A442A" w:themeColor="background2" w:themeShade="40"/>
                            <w:lang w:val="en-GB"/>
                          </w:rPr>
                        </w:pPr>
                      </w:p>
                      <w:p w14:paraId="642ECA89" w14:textId="77777777" w:rsidR="00361613" w:rsidRPr="00F27A87" w:rsidRDefault="00361613" w:rsidP="00F27A87">
                        <w:pPr>
                          <w:autoSpaceDE w:val="0"/>
                          <w:autoSpaceDN w:val="0"/>
                          <w:adjustRightInd w:val="0"/>
                          <w:ind w:left="142"/>
                          <w:rPr>
                            <w:color w:val="4A442A" w:themeColor="background2" w:themeShade="40"/>
                            <w:lang w:val="en-GB"/>
                          </w:rPr>
                        </w:pPr>
                        <w:r w:rsidRPr="00F27A87">
                          <w:rPr>
                            <w:color w:val="4A442A" w:themeColor="background2" w:themeShade="40"/>
                            <w:lang w:val="en-GB"/>
                          </w:rPr>
                          <w:t>What are the main challenges that SAIs face in these audits?</w:t>
                        </w:r>
                      </w:p>
                      <w:p w14:paraId="721CE1CD" w14:textId="77777777" w:rsidR="00361613" w:rsidRPr="00F27A87" w:rsidRDefault="00361613" w:rsidP="00F27A87">
                        <w:pPr>
                          <w:pStyle w:val="PargrafodaLista"/>
                          <w:autoSpaceDE w:val="0"/>
                          <w:autoSpaceDN w:val="0"/>
                          <w:adjustRightInd w:val="0"/>
                          <w:ind w:left="142"/>
                          <w:rPr>
                            <w:color w:val="4A442A" w:themeColor="background2" w:themeShade="40"/>
                            <w:lang w:val="en-GB"/>
                          </w:rPr>
                        </w:pPr>
                      </w:p>
                      <w:p w14:paraId="590F7539" w14:textId="77777777" w:rsidR="00361613" w:rsidRPr="00F27A87" w:rsidRDefault="00361613" w:rsidP="00F27A87">
                        <w:pPr>
                          <w:autoSpaceDE w:val="0"/>
                          <w:autoSpaceDN w:val="0"/>
                          <w:adjustRightInd w:val="0"/>
                          <w:ind w:left="142"/>
                          <w:rPr>
                            <w:color w:val="4A442A" w:themeColor="background2" w:themeShade="40"/>
                            <w:lang w:val="en-GB"/>
                          </w:rPr>
                        </w:pPr>
                        <w:r w:rsidRPr="00F27A87">
                          <w:rPr>
                            <w:color w:val="4A442A" w:themeColor="background2" w:themeShade="40"/>
                            <w:lang w:val="en-GB"/>
                          </w:rPr>
                          <w:t>How to engage civil society in SDGs audits?</w:t>
                        </w:r>
                      </w:p>
                      <w:p w14:paraId="4111005F" w14:textId="77777777" w:rsidR="00CD7DFB" w:rsidRPr="00F27A87" w:rsidRDefault="00CD7DFB" w:rsidP="00361613">
                        <w:pPr>
                          <w:autoSpaceDE w:val="0"/>
                          <w:autoSpaceDN w:val="0"/>
                          <w:adjustRightInd w:val="0"/>
                          <w:rPr>
                            <w:b/>
                            <w:color w:val="4F81BD" w:themeColor="accent1"/>
                            <w:sz w:val="28"/>
                            <w:szCs w:val="22"/>
                            <w:lang w:val="en-GB"/>
                          </w:rPr>
                        </w:pPr>
                      </w:p>
                      <w:p w14:paraId="44480F3C" w14:textId="1203EE0E" w:rsidR="00363845" w:rsidRDefault="00363845" w:rsidP="00361613">
                        <w:pPr>
                          <w:autoSpaceDE w:val="0"/>
                          <w:autoSpaceDN w:val="0"/>
                          <w:adjustRightInd w:val="0"/>
                          <w:rPr>
                            <w:b/>
                            <w:color w:val="4F81BD" w:themeColor="accent1"/>
                            <w:lang w:val="en-GB"/>
                          </w:rPr>
                        </w:pPr>
                      </w:p>
                      <w:p w14:paraId="3BD03B5F" w14:textId="3E826C66" w:rsidR="00B359B2" w:rsidRDefault="00B359B2" w:rsidP="00361613">
                        <w:pPr>
                          <w:autoSpaceDE w:val="0"/>
                          <w:autoSpaceDN w:val="0"/>
                          <w:adjustRightInd w:val="0"/>
                          <w:rPr>
                            <w:b/>
                            <w:color w:val="4F81BD" w:themeColor="accent1"/>
                            <w:lang w:val="en-GB"/>
                          </w:rPr>
                        </w:pPr>
                      </w:p>
                      <w:p w14:paraId="2C856A6F" w14:textId="1550F4F3" w:rsidR="00B359B2" w:rsidRDefault="00B359B2" w:rsidP="00361613">
                        <w:pPr>
                          <w:autoSpaceDE w:val="0"/>
                          <w:autoSpaceDN w:val="0"/>
                          <w:adjustRightInd w:val="0"/>
                          <w:rPr>
                            <w:b/>
                            <w:color w:val="4F81BD" w:themeColor="accent1"/>
                            <w:lang w:val="en-GB"/>
                          </w:rPr>
                        </w:pPr>
                      </w:p>
                      <w:p w14:paraId="5DD1D2D6" w14:textId="55923D4C" w:rsidR="00B359B2" w:rsidRDefault="00B359B2" w:rsidP="00361613">
                        <w:pPr>
                          <w:autoSpaceDE w:val="0"/>
                          <w:autoSpaceDN w:val="0"/>
                          <w:adjustRightInd w:val="0"/>
                          <w:rPr>
                            <w:b/>
                            <w:color w:val="4F81BD" w:themeColor="accent1"/>
                            <w:lang w:val="en-GB"/>
                          </w:rPr>
                        </w:pPr>
                      </w:p>
                      <w:p w14:paraId="509F53A9" w14:textId="6CE69D35" w:rsidR="00B359B2" w:rsidRDefault="00B359B2" w:rsidP="00361613">
                        <w:pPr>
                          <w:autoSpaceDE w:val="0"/>
                          <w:autoSpaceDN w:val="0"/>
                          <w:adjustRightInd w:val="0"/>
                          <w:rPr>
                            <w:b/>
                            <w:color w:val="4F81BD" w:themeColor="accent1"/>
                            <w:sz w:val="26"/>
                            <w:lang w:val="en-GB"/>
                          </w:rPr>
                        </w:pPr>
                      </w:p>
                      <w:p w14:paraId="6629E5D9" w14:textId="7063AFBD" w:rsidR="00B359B2" w:rsidRDefault="00B359B2" w:rsidP="00361613">
                        <w:pPr>
                          <w:autoSpaceDE w:val="0"/>
                          <w:autoSpaceDN w:val="0"/>
                          <w:adjustRightInd w:val="0"/>
                          <w:rPr>
                            <w:b/>
                            <w:color w:val="4F81BD" w:themeColor="accent1"/>
                            <w:sz w:val="26"/>
                            <w:lang w:val="en-GB"/>
                          </w:rPr>
                        </w:pPr>
                      </w:p>
                      <w:p w14:paraId="0AD131B4" w14:textId="14BEA80F" w:rsidR="00B359B2" w:rsidRDefault="00B359B2" w:rsidP="00361613">
                        <w:pPr>
                          <w:autoSpaceDE w:val="0"/>
                          <w:autoSpaceDN w:val="0"/>
                          <w:adjustRightInd w:val="0"/>
                          <w:rPr>
                            <w:b/>
                            <w:color w:val="4F81BD" w:themeColor="accent1"/>
                            <w:lang w:val="en-GB"/>
                          </w:rPr>
                        </w:pPr>
                      </w:p>
                      <w:p w14:paraId="7142167F" w14:textId="77777777" w:rsidR="00B359B2" w:rsidRPr="00B359B2" w:rsidRDefault="00B359B2" w:rsidP="00361613">
                        <w:pPr>
                          <w:autoSpaceDE w:val="0"/>
                          <w:autoSpaceDN w:val="0"/>
                          <w:adjustRightInd w:val="0"/>
                          <w:rPr>
                            <w:b/>
                            <w:color w:val="4F81BD" w:themeColor="accent1"/>
                            <w:sz w:val="14"/>
                            <w:lang w:val="en-GB"/>
                          </w:rPr>
                        </w:pPr>
                      </w:p>
                      <w:p w14:paraId="1B7D38A8" w14:textId="698768ED" w:rsidR="00361613" w:rsidRDefault="00CD7DFB" w:rsidP="00361613">
                        <w:pPr>
                          <w:autoSpaceDE w:val="0"/>
                          <w:autoSpaceDN w:val="0"/>
                          <w:adjustRightInd w:val="0"/>
                          <w:rPr>
                            <w:b/>
                            <w:color w:val="4F81BD" w:themeColor="accent1"/>
                            <w:lang w:val="en-GB"/>
                          </w:rPr>
                        </w:pPr>
                        <w:r>
                          <w:rPr>
                            <w:b/>
                            <w:color w:val="4F81BD" w:themeColor="accent1"/>
                            <w:lang w:val="en-GB"/>
                          </w:rPr>
                          <w:t>Plenary Session – Conclusions of SESSION III</w:t>
                        </w:r>
                      </w:p>
                      <w:p w14:paraId="2DF33FED" w14:textId="77777777" w:rsidR="00361613" w:rsidRPr="00BA41AA" w:rsidRDefault="00361613" w:rsidP="00361613">
                        <w:pPr>
                          <w:autoSpaceDE w:val="0"/>
                          <w:autoSpaceDN w:val="0"/>
                          <w:adjustRightInd w:val="0"/>
                          <w:rPr>
                            <w:color w:val="4F81BD" w:themeColor="accent1"/>
                            <w:lang w:val="en-GB"/>
                          </w:rPr>
                        </w:pPr>
                      </w:p>
                      <w:p w14:paraId="67E83818" w14:textId="77777777" w:rsidR="00A814EF" w:rsidRDefault="00A814EF">
                        <w:pPr>
                          <w:ind w:left="504"/>
                          <w:rPr>
                            <w:lang w:val="en-GB"/>
                          </w:rPr>
                        </w:pPr>
                      </w:p>
                    </w:txbxContent>
                  </v:textbox>
                </v:shape>
                <w10:wrap type="square" anchorx="margin" anchory="page"/>
              </v:group>
            </w:pict>
          </mc:Fallback>
        </mc:AlternateContent>
      </w:r>
    </w:p>
    <w:p w14:paraId="4369DEAA" w14:textId="77777777" w:rsidR="005B1BBB" w:rsidRDefault="005B1BBB" w:rsidP="005B1BBB">
      <w:pPr>
        <w:tabs>
          <w:tab w:val="left" w:pos="4998"/>
        </w:tabs>
        <w:spacing w:after="200"/>
        <w:ind w:left="360"/>
        <w:jc w:val="both"/>
        <w:rPr>
          <w:lang w:val="en-GB"/>
        </w:rPr>
      </w:pPr>
      <w:r w:rsidRPr="002337EB">
        <w:rPr>
          <w:lang w:val="en-GB"/>
        </w:rPr>
        <w:t xml:space="preserve">The workshops will have, </w:t>
      </w:r>
      <w:r w:rsidR="00203D58">
        <w:rPr>
          <w:lang w:val="en-GB"/>
        </w:rPr>
        <w:t>with the due flexibility</w:t>
      </w:r>
      <w:r w:rsidRPr="002337EB">
        <w:rPr>
          <w:lang w:val="en-GB"/>
        </w:rPr>
        <w:t>, the following format:</w:t>
      </w:r>
    </w:p>
    <w:p w14:paraId="4F8FF17F" w14:textId="77777777" w:rsidR="005B1BBB" w:rsidRPr="002337EB" w:rsidRDefault="002337EB" w:rsidP="002337EB">
      <w:pPr>
        <w:tabs>
          <w:tab w:val="left" w:pos="4998"/>
        </w:tabs>
        <w:spacing w:after="200"/>
        <w:ind w:left="360"/>
        <w:jc w:val="both"/>
        <w:rPr>
          <w:color w:val="4A442A" w:themeColor="background2" w:themeShade="40"/>
          <w:sz w:val="24"/>
          <w:szCs w:val="24"/>
          <w:lang w:val="en-GB"/>
        </w:rPr>
      </w:pPr>
      <w:r>
        <w:rPr>
          <w:b/>
          <w:lang w:val="en-GB"/>
        </w:rPr>
        <w:t>(</w:t>
      </w:r>
      <w:proofErr w:type="spellStart"/>
      <w:r>
        <w:rPr>
          <w:b/>
          <w:lang w:val="en-GB"/>
        </w:rPr>
        <w:t>i</w:t>
      </w:r>
      <w:proofErr w:type="spellEnd"/>
      <w:r>
        <w:rPr>
          <w:b/>
          <w:lang w:val="en-GB"/>
        </w:rPr>
        <w:t xml:space="preserve">) </w:t>
      </w:r>
      <w:r w:rsidRPr="002337EB">
        <w:rPr>
          <w:b/>
          <w:lang w:val="en-GB"/>
        </w:rPr>
        <w:t>Introduction</w:t>
      </w:r>
      <w:r w:rsidR="005B1BBB" w:rsidRPr="002337EB">
        <w:rPr>
          <w:b/>
          <w:lang w:val="en-GB"/>
        </w:rPr>
        <w:t xml:space="preserve"> by moderator</w:t>
      </w:r>
      <w:r w:rsidR="005B1BBB" w:rsidRPr="002337EB">
        <w:rPr>
          <w:lang w:val="en-GB"/>
        </w:rPr>
        <w:t xml:space="preserve"> (</w:t>
      </w:r>
      <w:r w:rsidR="00A91111" w:rsidRPr="00F27A87">
        <w:rPr>
          <w:b/>
          <w:u w:val="thick"/>
          <w:lang w:val="en-GB"/>
        </w:rPr>
        <w:t>up to</w:t>
      </w:r>
      <w:r w:rsidR="00A91111">
        <w:rPr>
          <w:b/>
          <w:u w:val="thick"/>
          <w:lang w:val="en-GB"/>
        </w:rPr>
        <w:t xml:space="preserve"> </w:t>
      </w:r>
      <w:r w:rsidR="005B1BBB" w:rsidRPr="00A91111">
        <w:rPr>
          <w:b/>
          <w:u w:val="thick"/>
          <w:lang w:val="en-GB"/>
        </w:rPr>
        <w:t>5 minutes</w:t>
      </w:r>
      <w:r w:rsidR="005B1BBB" w:rsidRPr="002337EB">
        <w:rPr>
          <w:lang w:val="en-GB"/>
        </w:rPr>
        <w:t>)</w:t>
      </w:r>
      <w:r w:rsidR="005B1BBB" w:rsidRPr="002337EB">
        <w:rPr>
          <w:color w:val="4A442A" w:themeColor="background2" w:themeShade="40"/>
          <w:sz w:val="24"/>
          <w:szCs w:val="24"/>
          <w:lang w:val="en-GB"/>
        </w:rPr>
        <w:tab/>
      </w:r>
    </w:p>
    <w:p w14:paraId="60306635" w14:textId="77777777" w:rsidR="005B1BBB" w:rsidRDefault="002337EB" w:rsidP="002337EB">
      <w:pPr>
        <w:tabs>
          <w:tab w:val="left" w:pos="4998"/>
        </w:tabs>
        <w:ind w:left="360"/>
        <w:jc w:val="both"/>
        <w:rPr>
          <w:lang w:val="en-GB"/>
        </w:rPr>
      </w:pPr>
      <w:r w:rsidRPr="002337EB">
        <w:rPr>
          <w:lang w:val="en-GB"/>
        </w:rPr>
        <w:t>Identification of the moderator and so</w:t>
      </w:r>
      <w:r w:rsidR="005B1BBB" w:rsidRPr="002337EB">
        <w:rPr>
          <w:lang w:val="en-GB"/>
        </w:rPr>
        <w:t>me words about the workshop theme and about the speakers who will present the cases</w:t>
      </w:r>
    </w:p>
    <w:p w14:paraId="3BCDEDA0" w14:textId="77777777" w:rsidR="002337EB" w:rsidRDefault="002337EB" w:rsidP="002337EB">
      <w:pPr>
        <w:tabs>
          <w:tab w:val="left" w:pos="4998"/>
        </w:tabs>
        <w:ind w:left="360"/>
        <w:jc w:val="both"/>
        <w:rPr>
          <w:lang w:val="en-GB"/>
        </w:rPr>
      </w:pPr>
    </w:p>
    <w:p w14:paraId="6621DBF4" w14:textId="77777777" w:rsidR="00C151EB" w:rsidRDefault="00C151EB" w:rsidP="002337EB">
      <w:pPr>
        <w:tabs>
          <w:tab w:val="left" w:pos="4998"/>
        </w:tabs>
        <w:ind w:left="360"/>
        <w:jc w:val="both"/>
        <w:rPr>
          <w:lang w:val="en-GB"/>
        </w:rPr>
      </w:pPr>
    </w:p>
    <w:p w14:paraId="3C000EC3" w14:textId="3DC9FDAE" w:rsidR="002337EB" w:rsidRDefault="002337EB" w:rsidP="002337EB">
      <w:pPr>
        <w:tabs>
          <w:tab w:val="left" w:pos="4998"/>
        </w:tabs>
        <w:ind w:left="360"/>
        <w:jc w:val="both"/>
        <w:rPr>
          <w:b/>
          <w:lang w:val="en-GB"/>
        </w:rPr>
      </w:pPr>
      <w:r>
        <w:rPr>
          <w:lang w:val="en-GB"/>
        </w:rPr>
        <w:t xml:space="preserve">(ii) </w:t>
      </w:r>
      <w:r w:rsidRPr="002337EB">
        <w:rPr>
          <w:b/>
          <w:lang w:val="en-GB"/>
        </w:rPr>
        <w:t>Presentation of the cases</w:t>
      </w:r>
      <w:r w:rsidR="00203D58">
        <w:rPr>
          <w:b/>
          <w:lang w:val="en-GB"/>
        </w:rPr>
        <w:t xml:space="preserve"> (</w:t>
      </w:r>
      <w:r w:rsidR="004F2BB1" w:rsidRPr="00F27A87">
        <w:rPr>
          <w:b/>
          <w:u w:val="thick"/>
          <w:lang w:val="en-GB"/>
        </w:rPr>
        <w:t xml:space="preserve">up to </w:t>
      </w:r>
      <w:r w:rsidR="00203D58" w:rsidRPr="00A91111">
        <w:rPr>
          <w:b/>
          <w:u w:val="thick"/>
          <w:lang w:val="en-GB"/>
        </w:rPr>
        <w:t>30 Minutes</w:t>
      </w:r>
      <w:r w:rsidR="00203D58">
        <w:rPr>
          <w:b/>
          <w:lang w:val="en-GB"/>
        </w:rPr>
        <w:t>)</w:t>
      </w:r>
    </w:p>
    <w:p w14:paraId="694310A0" w14:textId="0915C6C5" w:rsidR="007E47C4" w:rsidRDefault="00B359B2" w:rsidP="002337EB">
      <w:pPr>
        <w:tabs>
          <w:tab w:val="left" w:pos="4998"/>
        </w:tabs>
        <w:ind w:left="360"/>
        <w:jc w:val="both"/>
        <w:rPr>
          <w:b/>
          <w:lang w:val="en-GB"/>
        </w:rPr>
      </w:pPr>
      <w:r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67A3384F" wp14:editId="095DC1F6">
                <wp:simplePos x="0" y="0"/>
                <wp:positionH relativeFrom="column">
                  <wp:posOffset>112395</wp:posOffset>
                </wp:positionH>
                <wp:positionV relativeFrom="paragraph">
                  <wp:posOffset>52070</wp:posOffset>
                </wp:positionV>
                <wp:extent cx="2759075" cy="3733800"/>
                <wp:effectExtent l="0" t="0" r="22225" b="19050"/>
                <wp:wrapNone/>
                <wp:docPr id="190" name="Retângulo: Cantos Arredondados 1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59075" cy="3733800"/>
                        </a:xfrm>
                        <a:prstGeom prst="roundRect">
                          <a:avLst>
                            <a:gd name="adj" fmla="val 3027"/>
                          </a:avLst>
                        </a:prstGeom>
                        <a:noFill/>
                        <a:ln w="3175">
                          <a:solidFill>
                            <a:schemeClr val="bg2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B8EF375" id="Retângulo: Cantos Arredondados 190" o:spid="_x0000_s1026" style="position:absolute;margin-left:8.85pt;margin-top:4.1pt;width:217.25pt;height:294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98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" filled="f" strokecolor="#938953 [1614]" strokeweight=".25pt"/>
            </w:pict>
          </mc:Fallback>
        </mc:AlternateContent>
      </w:r>
    </w:p>
    <w:p w14:paraId="4CE1B665" w14:textId="47A36766" w:rsidR="004B1E87" w:rsidRPr="004B1E87" w:rsidRDefault="004B1E87" w:rsidP="004B1E87">
      <w:pPr>
        <w:tabs>
          <w:tab w:val="left" w:pos="4998"/>
        </w:tabs>
        <w:ind w:left="360"/>
        <w:jc w:val="both"/>
        <w:rPr>
          <w:lang w:val="en-GB"/>
        </w:rPr>
      </w:pPr>
      <w:r>
        <w:rPr>
          <w:lang w:val="en-GB"/>
        </w:rPr>
        <w:t>Three</w:t>
      </w:r>
      <w:r w:rsidR="00363845">
        <w:rPr>
          <w:lang w:val="en-GB"/>
        </w:rPr>
        <w:t xml:space="preserve"> to four</w:t>
      </w:r>
      <w:r w:rsidRPr="004B1E87">
        <w:rPr>
          <w:lang w:val="en-GB"/>
        </w:rPr>
        <w:t xml:space="preserve"> cases/audits from different SAIs and Regions will be presented in each workshop (</w:t>
      </w:r>
      <w:r>
        <w:rPr>
          <w:lang w:val="en-GB"/>
        </w:rPr>
        <w:t xml:space="preserve">up to </w:t>
      </w:r>
      <w:r w:rsidRPr="004B1E87">
        <w:rPr>
          <w:lang w:val="en-GB"/>
        </w:rPr>
        <w:t>10 minutes).</w:t>
      </w:r>
    </w:p>
    <w:p w14:paraId="0A1F2C97" w14:textId="1B855D54" w:rsidR="004B1E87" w:rsidRDefault="004B1E87" w:rsidP="004B1E87">
      <w:pPr>
        <w:tabs>
          <w:tab w:val="left" w:pos="4998"/>
        </w:tabs>
        <w:ind w:left="360"/>
        <w:jc w:val="both"/>
        <w:rPr>
          <w:lang w:val="en-GB"/>
        </w:rPr>
      </w:pPr>
      <w:r w:rsidRPr="004B1E87">
        <w:rPr>
          <w:lang w:val="en-GB"/>
        </w:rPr>
        <w:t>These presentations will be followed by a debate among all participants (+- 30 minutes), with the goal of answering the questions proposed, building on the experiences presented.</w:t>
      </w:r>
    </w:p>
    <w:p w14:paraId="68FE65E9" w14:textId="77777777" w:rsidR="004B1E87" w:rsidRPr="004B1E87" w:rsidRDefault="004B1E87" w:rsidP="004B1E87">
      <w:pPr>
        <w:tabs>
          <w:tab w:val="left" w:pos="4998"/>
        </w:tabs>
        <w:ind w:left="360"/>
        <w:jc w:val="both"/>
        <w:rPr>
          <w:lang w:val="en-GB"/>
        </w:rPr>
      </w:pPr>
      <w:r w:rsidRPr="004B1E87">
        <w:rPr>
          <w:lang w:val="en-GB"/>
        </w:rPr>
        <w:t xml:space="preserve">We kindly ask the case presenters to </w:t>
      </w:r>
      <w:proofErr w:type="gramStart"/>
      <w:r w:rsidRPr="004B1E87">
        <w:rPr>
          <w:lang w:val="en-GB"/>
        </w:rPr>
        <w:t>take into account</w:t>
      </w:r>
      <w:proofErr w:type="gramEnd"/>
      <w:r w:rsidRPr="004B1E87">
        <w:rPr>
          <w:lang w:val="en-GB"/>
        </w:rPr>
        <w:t xml:space="preserve"> the </w:t>
      </w:r>
      <w:r w:rsidR="00640456">
        <w:rPr>
          <w:lang w:val="en-GB"/>
        </w:rPr>
        <w:t xml:space="preserve">proposed </w:t>
      </w:r>
      <w:r w:rsidRPr="004B1E87">
        <w:rPr>
          <w:lang w:val="en-GB"/>
        </w:rPr>
        <w:t xml:space="preserve">questions </w:t>
      </w:r>
      <w:r w:rsidR="00640456">
        <w:rPr>
          <w:lang w:val="en-GB"/>
        </w:rPr>
        <w:t>sugges</w:t>
      </w:r>
      <w:r w:rsidR="00640456" w:rsidRPr="004B1E87">
        <w:rPr>
          <w:lang w:val="en-GB"/>
        </w:rPr>
        <w:t xml:space="preserve">ted </w:t>
      </w:r>
      <w:r w:rsidR="00640456">
        <w:rPr>
          <w:lang w:val="en-GB"/>
        </w:rPr>
        <w:t>(see box)</w:t>
      </w:r>
      <w:r w:rsidRPr="004B1E87">
        <w:rPr>
          <w:lang w:val="en-GB"/>
        </w:rPr>
        <w:t xml:space="preserve"> while preparing and delivering their presentations. </w:t>
      </w:r>
    </w:p>
    <w:p w14:paraId="0298794F" w14:textId="77777777" w:rsidR="00203D58" w:rsidRDefault="00203D58" w:rsidP="004B1E87">
      <w:pPr>
        <w:tabs>
          <w:tab w:val="left" w:pos="4998"/>
        </w:tabs>
        <w:ind w:left="360"/>
        <w:jc w:val="both"/>
        <w:rPr>
          <w:b/>
          <w:lang w:val="en-GB"/>
        </w:rPr>
      </w:pPr>
    </w:p>
    <w:p w14:paraId="2E728120" w14:textId="77777777" w:rsidR="007E47C4" w:rsidRDefault="007E47C4" w:rsidP="004B1E87">
      <w:pPr>
        <w:tabs>
          <w:tab w:val="left" w:pos="4998"/>
        </w:tabs>
        <w:ind w:left="360"/>
        <w:jc w:val="both"/>
        <w:rPr>
          <w:b/>
          <w:lang w:val="en-GB"/>
        </w:rPr>
      </w:pPr>
    </w:p>
    <w:p w14:paraId="79D06FA8" w14:textId="77777777" w:rsidR="00811123" w:rsidRDefault="005D646E" w:rsidP="00811123">
      <w:pPr>
        <w:ind w:left="720"/>
        <w:contextualSpacing/>
        <w:jc w:val="both"/>
        <w:rPr>
          <w:b/>
          <w:lang w:val="en-GB"/>
        </w:rPr>
      </w:pPr>
      <w:r>
        <w:rPr>
          <w:b/>
          <w:lang w:val="en-GB"/>
        </w:rPr>
        <w:t>(iii) Debate (</w:t>
      </w:r>
      <w:r w:rsidR="001A410D" w:rsidRPr="00F27A87">
        <w:rPr>
          <w:b/>
          <w:u w:val="thick"/>
          <w:lang w:val="en-GB"/>
        </w:rPr>
        <w:t xml:space="preserve">up to </w:t>
      </w:r>
      <w:r w:rsidRPr="00F27A87">
        <w:rPr>
          <w:b/>
          <w:u w:val="thick"/>
          <w:lang w:val="en-GB"/>
        </w:rPr>
        <w:t>30 minutes</w:t>
      </w:r>
      <w:r>
        <w:rPr>
          <w:b/>
          <w:lang w:val="en-GB"/>
        </w:rPr>
        <w:t xml:space="preserve">) </w:t>
      </w:r>
    </w:p>
    <w:p w14:paraId="4C58785E" w14:textId="77777777" w:rsidR="007E47C4" w:rsidRDefault="007E47C4" w:rsidP="00811123">
      <w:pPr>
        <w:ind w:left="720"/>
        <w:contextualSpacing/>
        <w:jc w:val="both"/>
        <w:rPr>
          <w:b/>
          <w:lang w:val="en-GB"/>
        </w:rPr>
      </w:pPr>
    </w:p>
    <w:p w14:paraId="790E7D32" w14:textId="77777777" w:rsidR="004B1E87" w:rsidRDefault="005D646E" w:rsidP="004B1E87">
      <w:pPr>
        <w:tabs>
          <w:tab w:val="left" w:pos="4998"/>
        </w:tabs>
        <w:ind w:left="360"/>
        <w:jc w:val="both"/>
        <w:rPr>
          <w:lang w:val="en-GB"/>
        </w:rPr>
      </w:pPr>
      <w:r w:rsidRPr="00805BE2">
        <w:rPr>
          <w:lang w:val="en-GB"/>
        </w:rPr>
        <w:t>These presentations will be followed by a debate among all participants, with the goal of answering the questions proposed.</w:t>
      </w:r>
    </w:p>
    <w:p w14:paraId="3BE5D935" w14:textId="77777777" w:rsidR="004B1E87" w:rsidRDefault="004B1E87" w:rsidP="004B1E87">
      <w:pPr>
        <w:tabs>
          <w:tab w:val="left" w:pos="4998"/>
        </w:tabs>
        <w:ind w:left="360"/>
        <w:jc w:val="both"/>
        <w:rPr>
          <w:lang w:val="en-GB"/>
        </w:rPr>
      </w:pPr>
    </w:p>
    <w:p w14:paraId="7BCA8B69" w14:textId="77777777" w:rsidR="00361613" w:rsidRDefault="004B1E87">
      <w:pPr>
        <w:tabs>
          <w:tab w:val="left" w:pos="4998"/>
        </w:tabs>
        <w:ind w:left="360"/>
        <w:jc w:val="both"/>
        <w:rPr>
          <w:b/>
          <w:lang w:val="en-GB"/>
        </w:rPr>
      </w:pPr>
      <w:r w:rsidRPr="004B1E87">
        <w:rPr>
          <w:lang w:val="en-GB"/>
        </w:rPr>
        <w:t>During the period of discussion, participants can also give examples of audits and issues raised by them, thus contributing for the enhancement of the sharing of knowledge and practices.</w:t>
      </w:r>
    </w:p>
    <w:p w14:paraId="24532E16" w14:textId="77777777" w:rsidR="00361613" w:rsidRDefault="00361613">
      <w:pPr>
        <w:tabs>
          <w:tab w:val="left" w:pos="4998"/>
        </w:tabs>
        <w:ind w:left="360"/>
        <w:jc w:val="both"/>
        <w:rPr>
          <w:b/>
          <w:lang w:val="en-GB"/>
        </w:rPr>
      </w:pPr>
    </w:p>
    <w:p w14:paraId="13BC63DA" w14:textId="77777777" w:rsidR="00CD7DFB" w:rsidRDefault="006F15FC" w:rsidP="004B19D9">
      <w:pPr>
        <w:ind w:left="720"/>
        <w:contextualSpacing/>
        <w:jc w:val="both"/>
        <w:rPr>
          <w:b/>
          <w:lang w:val="en-GB"/>
        </w:rPr>
      </w:pPr>
      <w:r>
        <w:rPr>
          <w:b/>
          <w:lang w:val="en-GB"/>
        </w:rPr>
        <w:t xml:space="preserve">Note: Moderators can meet during the break to exchange views and to articulate their interventions </w:t>
      </w:r>
      <w:r w:rsidR="00640456">
        <w:rPr>
          <w:b/>
          <w:lang w:val="en-GB"/>
        </w:rPr>
        <w:t xml:space="preserve">at </w:t>
      </w:r>
      <w:r>
        <w:rPr>
          <w:b/>
          <w:lang w:val="en-GB"/>
        </w:rPr>
        <w:t>the Plenary Session</w:t>
      </w:r>
    </w:p>
    <w:p w14:paraId="3D4F4C3B" w14:textId="600C663E" w:rsidR="00CD7DFB" w:rsidRDefault="00CD7DFB" w:rsidP="004B19D9">
      <w:pPr>
        <w:ind w:left="720"/>
        <w:contextualSpacing/>
        <w:jc w:val="both"/>
        <w:rPr>
          <w:b/>
          <w:lang w:val="en-GB"/>
        </w:rPr>
      </w:pPr>
    </w:p>
    <w:p w14:paraId="0C0AAEB3" w14:textId="77777777" w:rsidR="004B19D9" w:rsidRPr="006A41D7" w:rsidRDefault="004B19D9" w:rsidP="004B19D9">
      <w:pPr>
        <w:ind w:left="720"/>
        <w:contextualSpacing/>
        <w:jc w:val="both"/>
        <w:rPr>
          <w:b/>
          <w:lang w:val="en-GB"/>
        </w:rPr>
      </w:pPr>
      <w:r w:rsidRPr="006A41D7">
        <w:rPr>
          <w:b/>
          <w:lang w:val="en-GB"/>
        </w:rPr>
        <w:t xml:space="preserve">Conclusions (up to 45 minutes) </w:t>
      </w:r>
    </w:p>
    <w:p w14:paraId="10DCCE6A" w14:textId="77777777" w:rsidR="00CD7DFB" w:rsidRDefault="00DD4FEC" w:rsidP="00361613">
      <w:pPr>
        <w:pStyle w:val="PargrafodaLista"/>
        <w:ind w:left="0"/>
        <w:jc w:val="both"/>
        <w:rPr>
          <w:lang w:val="en-GB"/>
        </w:rPr>
      </w:pPr>
      <w:r>
        <w:rPr>
          <w:lang w:val="en-GB"/>
        </w:rPr>
        <w:t>Each moderator</w:t>
      </w:r>
      <w:r w:rsidR="00361613">
        <w:rPr>
          <w:lang w:val="en-GB"/>
        </w:rPr>
        <w:t xml:space="preserve"> present</w:t>
      </w:r>
      <w:r w:rsidR="00406DB6">
        <w:rPr>
          <w:lang w:val="en-GB"/>
        </w:rPr>
        <w:t>s</w:t>
      </w:r>
      <w:r w:rsidR="00361613">
        <w:rPr>
          <w:lang w:val="en-GB"/>
        </w:rPr>
        <w:t xml:space="preserve"> the main </w:t>
      </w:r>
      <w:r>
        <w:rPr>
          <w:lang w:val="en-GB"/>
        </w:rPr>
        <w:t xml:space="preserve">workshop </w:t>
      </w:r>
      <w:r w:rsidR="00361613">
        <w:rPr>
          <w:lang w:val="en-GB"/>
        </w:rPr>
        <w:t xml:space="preserve">conclusions </w:t>
      </w:r>
      <w:r w:rsidR="000D2F07">
        <w:rPr>
          <w:lang w:val="en-GB"/>
        </w:rPr>
        <w:t xml:space="preserve">at the plenary session </w:t>
      </w:r>
      <w:r w:rsidR="00361613">
        <w:rPr>
          <w:lang w:val="en-GB"/>
        </w:rPr>
        <w:t xml:space="preserve">(up to </w:t>
      </w:r>
      <w:r w:rsidR="004B19D9">
        <w:rPr>
          <w:lang w:val="en-GB"/>
        </w:rPr>
        <w:t>8</w:t>
      </w:r>
      <w:r w:rsidR="00361613">
        <w:rPr>
          <w:lang w:val="en-GB"/>
        </w:rPr>
        <w:t xml:space="preserve"> minutes).</w:t>
      </w:r>
    </w:p>
    <w:p w14:paraId="01E773A1" w14:textId="77777777" w:rsidR="005B1BBB" w:rsidRPr="004F0EDA" w:rsidRDefault="004B19D9" w:rsidP="00F27A87">
      <w:pPr>
        <w:contextualSpacing/>
        <w:jc w:val="both"/>
        <w:rPr>
          <w:sz w:val="24"/>
          <w:szCs w:val="24"/>
          <w:lang w:val="en-US"/>
        </w:rPr>
      </w:pPr>
      <w:r w:rsidRPr="00B7427B">
        <w:rPr>
          <w:lang w:val="en-GB"/>
        </w:rPr>
        <w:t>A short Q &amp; A session may follow</w:t>
      </w:r>
      <w:r>
        <w:rPr>
          <w:lang w:val="en-GB"/>
        </w:rPr>
        <w:t>.</w:t>
      </w:r>
    </w:p>
    <w:sectPr w:rsidR="005B1BBB" w:rsidRPr="004F0EDA" w:rsidSect="00F27A87">
      <w:headerReference w:type="default" r:id="rId15"/>
      <w:footerReference w:type="default" r:id="rId16"/>
      <w:pgSz w:w="11906" w:h="16838" w:code="9"/>
      <w:pgMar w:top="3402" w:right="991" w:bottom="1417" w:left="993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4B4C391" w14:textId="77777777" w:rsidR="005530D5" w:rsidRDefault="005530D5" w:rsidP="00062A1C">
      <w:r>
        <w:separator/>
      </w:r>
    </w:p>
  </w:endnote>
  <w:endnote w:type="continuationSeparator" w:id="0">
    <w:p w14:paraId="2071C03E" w14:textId="77777777" w:rsidR="005530D5" w:rsidRDefault="005530D5" w:rsidP="00062A1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calaSans">
    <w:altName w:val="Calibri"/>
    <w:charset w:val="00"/>
    <w:family w:val="auto"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cala Sans">
    <w:altName w:val="ScalaSans"/>
    <w:panose1 w:val="00000000000000000000"/>
    <w:charset w:val="00"/>
    <w:family w:val="modern"/>
    <w:notTrueType/>
    <w:pitch w:val="variable"/>
    <w:sig w:usb0="8000002F" w:usb1="4000004A" w:usb2="00000000" w:usb3="00000000" w:csb0="0000011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92A628A" w14:textId="77777777" w:rsidR="00D916B6" w:rsidRDefault="00D916B6" w:rsidP="00D916B6">
    <w:pPr>
      <w:pStyle w:val="Rodap"/>
    </w:pPr>
    <w:r>
      <w:rPr>
        <w:b/>
        <w:noProof/>
        <w:color w:val="173764"/>
        <w:sz w:val="14"/>
        <w:szCs w:val="14"/>
        <w:lang w:eastAsia="pt-PT"/>
      </w:rPr>
      <mc:AlternateContent>
        <mc:Choice Requires="wpg">
          <w:drawing>
            <wp:anchor distT="0" distB="0" distL="114300" distR="114300" simplePos="0" relativeHeight="251661312" behindDoc="0" locked="0" layoutInCell="1" allowOverlap="1" wp14:anchorId="418B5031" wp14:editId="40BF7565">
              <wp:simplePos x="0" y="0"/>
              <wp:positionH relativeFrom="column">
                <wp:posOffset>-481699</wp:posOffset>
              </wp:positionH>
              <wp:positionV relativeFrom="paragraph">
                <wp:posOffset>-438002</wp:posOffset>
              </wp:positionV>
              <wp:extent cx="7038753" cy="971550"/>
              <wp:effectExtent l="0" t="0" r="0" b="0"/>
              <wp:wrapNone/>
              <wp:docPr id="11" name="Grupo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38753" cy="971550"/>
                        <a:chOff x="0" y="0"/>
                        <a:chExt cx="6306371" cy="971550"/>
                      </a:xfrm>
                    </wpg:grpSpPr>
                    <pic:pic xmlns:pic="http://schemas.openxmlformats.org/drawingml/2006/picture">
                      <pic:nvPicPr>
                        <pic:cNvPr id="4" name="Imagem 3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duotone>
                            <a:schemeClr val="accent1">
                              <a:shade val="45000"/>
                              <a:satMod val="135000"/>
                            </a:schemeClr>
                            <a:prstClr val="white"/>
                          </a:duotone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4931596" y="0"/>
                          <a:ext cx="1374775" cy="97155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23" name="Imagem 4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duotone>
                            <a:schemeClr val="accent1">
                              <a:shade val="45000"/>
                              <a:satMod val="135000"/>
                            </a:schemeClr>
                            <a:prstClr val="white"/>
                          </a:duotone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374775" cy="97155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1AE85D86" id="Grupo 11" o:spid="_x0000_s1026" style="position:absolute;margin-left:-37.95pt;margin-top:-34.5pt;width:554.25pt;height:76.5pt;z-index:251661312;mso-width-relative:margin" coordsize="63063,97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m 3" o:spid="_x0000_s1027" type="#_x0000_t75" style="position:absolute;left:49315;width:13748;height:9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">
                <v:imagedata r:id="rId3" o:title="" recolortarget="#203957 [1444]"/>
              </v:shape>
              <v:shape id="Imagem 4" o:spid="_x0000_s1028" type="#_x0000_t75" style="position:absolute;width:13747;height:9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">
                <v:imagedata r:id="rId4" o:title="" recolortarget="#203957 [1444]"/>
              </v:shape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BC52279" w14:textId="77777777" w:rsidR="005530D5" w:rsidRDefault="005530D5" w:rsidP="00062A1C">
      <w:r>
        <w:separator/>
      </w:r>
    </w:p>
  </w:footnote>
  <w:footnote w:type="continuationSeparator" w:id="0">
    <w:p w14:paraId="2D32999F" w14:textId="77777777" w:rsidR="005530D5" w:rsidRDefault="005530D5" w:rsidP="00062A1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241AC9C" w14:textId="77777777" w:rsidR="005A6A8F" w:rsidRDefault="005A6A8F">
    <w:pPr>
      <w:pStyle w:val="Cabealho"/>
    </w:pPr>
    <w:r>
      <w:rPr>
        <w:noProof/>
        <w:lang w:eastAsia="pt-PT"/>
      </w:rPr>
      <w:drawing>
        <wp:anchor distT="0" distB="0" distL="114300" distR="114300" simplePos="0" relativeHeight="251659264" behindDoc="0" locked="0" layoutInCell="1" allowOverlap="1" wp14:anchorId="020E7D10" wp14:editId="00E08CEF">
          <wp:simplePos x="0" y="0"/>
          <wp:positionH relativeFrom="column">
            <wp:posOffset>-353833</wp:posOffset>
          </wp:positionH>
          <wp:positionV relativeFrom="paragraph">
            <wp:posOffset>-174514</wp:posOffset>
          </wp:positionV>
          <wp:extent cx="7038470" cy="1674368"/>
          <wp:effectExtent l="0" t="0" r="0" b="2540"/>
          <wp:wrapNone/>
          <wp:docPr id="208" name="Imagem 20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Cabeçalho_A4_aprovado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038470" cy="167436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9C90DFB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1" w15:restartNumberingAfterBreak="0">
    <w:nsid w:val="FFFFFF82"/>
    <w:multiLevelType w:val="singleLevel"/>
    <w:tmpl w:val="6D3E7CA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2" w15:restartNumberingAfterBreak="0">
    <w:nsid w:val="FFFFFF89"/>
    <w:multiLevelType w:val="singleLevel"/>
    <w:tmpl w:val="C128969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" w15:restartNumberingAfterBreak="0">
    <w:nsid w:val="0647121C"/>
    <w:multiLevelType w:val="hybridMultilevel"/>
    <w:tmpl w:val="1D22E0C8"/>
    <w:lvl w:ilvl="0" w:tplc="08C83F60">
      <w:start w:val="1"/>
      <w:numFmt w:val="decimal"/>
      <w:lvlText w:val="%1."/>
      <w:lvlJc w:val="left"/>
      <w:pPr>
        <w:ind w:left="720" w:hanging="360"/>
      </w:pPr>
      <w:rPr>
        <w:rFonts w:cs="ScalaSans" w:hint="default"/>
        <w:b w:val="0"/>
        <w:color w:val="1F497D" w:themeColor="text2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DB208CB"/>
    <w:multiLevelType w:val="hybridMultilevel"/>
    <w:tmpl w:val="298C25FA"/>
    <w:lvl w:ilvl="0" w:tplc="4F0258A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8871933"/>
    <w:multiLevelType w:val="hybridMultilevel"/>
    <w:tmpl w:val="E9366906"/>
    <w:lvl w:ilvl="0" w:tplc="D6D407B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3DB2EDF"/>
    <w:multiLevelType w:val="hybridMultilevel"/>
    <w:tmpl w:val="69566868"/>
    <w:lvl w:ilvl="0" w:tplc="AC82AD92">
      <w:start w:val="5"/>
      <w:numFmt w:val="bullet"/>
      <w:lvlText w:val="-"/>
      <w:lvlJc w:val="left"/>
      <w:pPr>
        <w:ind w:left="1494" w:hanging="360"/>
      </w:pPr>
      <w:rPr>
        <w:rFonts w:ascii="ScalaSans" w:eastAsiaTheme="minorHAnsi" w:hAnsi="ScalaSans" w:cs="Times New Roman" w:hint="default"/>
      </w:rPr>
    </w:lvl>
    <w:lvl w:ilvl="1" w:tplc="08160003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7" w15:restartNumberingAfterBreak="0">
    <w:nsid w:val="4A126434"/>
    <w:multiLevelType w:val="hybridMultilevel"/>
    <w:tmpl w:val="BD24A6AC"/>
    <w:lvl w:ilvl="0" w:tplc="0816000F">
      <w:start w:val="1"/>
      <w:numFmt w:val="decimal"/>
      <w:lvlText w:val="%1."/>
      <w:lvlJc w:val="left"/>
      <w:pPr>
        <w:ind w:left="644" w:hanging="360"/>
      </w:pPr>
    </w:lvl>
    <w:lvl w:ilvl="1" w:tplc="08160019" w:tentative="1">
      <w:start w:val="1"/>
      <w:numFmt w:val="lowerLetter"/>
      <w:lvlText w:val="%2."/>
      <w:lvlJc w:val="left"/>
      <w:pPr>
        <w:ind w:left="1364" w:hanging="360"/>
      </w:pPr>
    </w:lvl>
    <w:lvl w:ilvl="2" w:tplc="0816001B" w:tentative="1">
      <w:start w:val="1"/>
      <w:numFmt w:val="lowerRoman"/>
      <w:lvlText w:val="%3."/>
      <w:lvlJc w:val="right"/>
      <w:pPr>
        <w:ind w:left="2084" w:hanging="180"/>
      </w:pPr>
    </w:lvl>
    <w:lvl w:ilvl="3" w:tplc="0816000F" w:tentative="1">
      <w:start w:val="1"/>
      <w:numFmt w:val="decimal"/>
      <w:lvlText w:val="%4."/>
      <w:lvlJc w:val="left"/>
      <w:pPr>
        <w:ind w:left="2804" w:hanging="360"/>
      </w:pPr>
    </w:lvl>
    <w:lvl w:ilvl="4" w:tplc="08160019" w:tentative="1">
      <w:start w:val="1"/>
      <w:numFmt w:val="lowerLetter"/>
      <w:lvlText w:val="%5."/>
      <w:lvlJc w:val="left"/>
      <w:pPr>
        <w:ind w:left="3524" w:hanging="360"/>
      </w:pPr>
    </w:lvl>
    <w:lvl w:ilvl="5" w:tplc="0816001B" w:tentative="1">
      <w:start w:val="1"/>
      <w:numFmt w:val="lowerRoman"/>
      <w:lvlText w:val="%6."/>
      <w:lvlJc w:val="right"/>
      <w:pPr>
        <w:ind w:left="4244" w:hanging="180"/>
      </w:pPr>
    </w:lvl>
    <w:lvl w:ilvl="6" w:tplc="0816000F" w:tentative="1">
      <w:start w:val="1"/>
      <w:numFmt w:val="decimal"/>
      <w:lvlText w:val="%7."/>
      <w:lvlJc w:val="left"/>
      <w:pPr>
        <w:ind w:left="4964" w:hanging="360"/>
      </w:pPr>
    </w:lvl>
    <w:lvl w:ilvl="7" w:tplc="08160019" w:tentative="1">
      <w:start w:val="1"/>
      <w:numFmt w:val="lowerLetter"/>
      <w:lvlText w:val="%8."/>
      <w:lvlJc w:val="left"/>
      <w:pPr>
        <w:ind w:left="5684" w:hanging="360"/>
      </w:pPr>
    </w:lvl>
    <w:lvl w:ilvl="8" w:tplc="0816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" w15:restartNumberingAfterBreak="0">
    <w:nsid w:val="7A0323AB"/>
    <w:multiLevelType w:val="hybridMultilevel"/>
    <w:tmpl w:val="CCE28DF4"/>
    <w:lvl w:ilvl="0" w:tplc="A212152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D3F369D"/>
    <w:multiLevelType w:val="hybridMultilevel"/>
    <w:tmpl w:val="8410CEA4"/>
    <w:lvl w:ilvl="0" w:tplc="C2B64A8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  <w:num w:numId="5">
    <w:abstractNumId w:val="5"/>
  </w:num>
  <w:num w:numId="6">
    <w:abstractNumId w:val="4"/>
  </w:num>
  <w:num w:numId="7">
    <w:abstractNumId w:val="8"/>
  </w:num>
  <w:num w:numId="8">
    <w:abstractNumId w:val="6"/>
  </w:num>
  <w:num w:numId="9">
    <w:abstractNumId w:val="9"/>
  </w:num>
  <w:num w:numId="1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45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52715"/>
    <w:rsid w:val="00012889"/>
    <w:rsid w:val="00022E54"/>
    <w:rsid w:val="00025FC6"/>
    <w:rsid w:val="000441C0"/>
    <w:rsid w:val="0005362A"/>
    <w:rsid w:val="00056238"/>
    <w:rsid w:val="00062A1C"/>
    <w:rsid w:val="00062B35"/>
    <w:rsid w:val="00091B1D"/>
    <w:rsid w:val="00091FD9"/>
    <w:rsid w:val="000D2F07"/>
    <w:rsid w:val="000D36DF"/>
    <w:rsid w:val="000F76BB"/>
    <w:rsid w:val="0010076F"/>
    <w:rsid w:val="00104804"/>
    <w:rsid w:val="001129A3"/>
    <w:rsid w:val="0012674F"/>
    <w:rsid w:val="001348F9"/>
    <w:rsid w:val="001541EE"/>
    <w:rsid w:val="00157158"/>
    <w:rsid w:val="0019746A"/>
    <w:rsid w:val="001A410D"/>
    <w:rsid w:val="001C52B4"/>
    <w:rsid w:val="001E41B6"/>
    <w:rsid w:val="001F1E65"/>
    <w:rsid w:val="00203D58"/>
    <w:rsid w:val="002243AE"/>
    <w:rsid w:val="002337EB"/>
    <w:rsid w:val="00233AA7"/>
    <w:rsid w:val="0024157A"/>
    <w:rsid w:val="00251537"/>
    <w:rsid w:val="00260CC1"/>
    <w:rsid w:val="00263E7B"/>
    <w:rsid w:val="002727B3"/>
    <w:rsid w:val="00285C38"/>
    <w:rsid w:val="002900BF"/>
    <w:rsid w:val="00297570"/>
    <w:rsid w:val="002B01EA"/>
    <w:rsid w:val="002B4D15"/>
    <w:rsid w:val="002C0E13"/>
    <w:rsid w:val="002D110E"/>
    <w:rsid w:val="002F11F0"/>
    <w:rsid w:val="003073C3"/>
    <w:rsid w:val="00324421"/>
    <w:rsid w:val="00331E1A"/>
    <w:rsid w:val="00334626"/>
    <w:rsid w:val="00343423"/>
    <w:rsid w:val="00361613"/>
    <w:rsid w:val="00363845"/>
    <w:rsid w:val="00364ECC"/>
    <w:rsid w:val="00366C44"/>
    <w:rsid w:val="00375572"/>
    <w:rsid w:val="003A56D3"/>
    <w:rsid w:val="003D3A6E"/>
    <w:rsid w:val="003D7535"/>
    <w:rsid w:val="004059BB"/>
    <w:rsid w:val="00406DB6"/>
    <w:rsid w:val="00422590"/>
    <w:rsid w:val="00432F80"/>
    <w:rsid w:val="00445C19"/>
    <w:rsid w:val="00462093"/>
    <w:rsid w:val="004834D2"/>
    <w:rsid w:val="00494AAE"/>
    <w:rsid w:val="00494FD9"/>
    <w:rsid w:val="00495525"/>
    <w:rsid w:val="004B19D9"/>
    <w:rsid w:val="004B1E87"/>
    <w:rsid w:val="004B3820"/>
    <w:rsid w:val="004E3078"/>
    <w:rsid w:val="004F0EDA"/>
    <w:rsid w:val="004F2BB1"/>
    <w:rsid w:val="00526AA8"/>
    <w:rsid w:val="00530C4A"/>
    <w:rsid w:val="00531971"/>
    <w:rsid w:val="00546EA9"/>
    <w:rsid w:val="00547F75"/>
    <w:rsid w:val="005530D5"/>
    <w:rsid w:val="00563776"/>
    <w:rsid w:val="005856E2"/>
    <w:rsid w:val="00591CE5"/>
    <w:rsid w:val="00596575"/>
    <w:rsid w:val="005A6A8F"/>
    <w:rsid w:val="005B1BBB"/>
    <w:rsid w:val="005B2A5F"/>
    <w:rsid w:val="005C33C9"/>
    <w:rsid w:val="005D646E"/>
    <w:rsid w:val="005F207C"/>
    <w:rsid w:val="00600787"/>
    <w:rsid w:val="00602729"/>
    <w:rsid w:val="0062240B"/>
    <w:rsid w:val="00636685"/>
    <w:rsid w:val="00640456"/>
    <w:rsid w:val="00647CE2"/>
    <w:rsid w:val="00652715"/>
    <w:rsid w:val="00653E0F"/>
    <w:rsid w:val="00673C43"/>
    <w:rsid w:val="00687462"/>
    <w:rsid w:val="006A41D7"/>
    <w:rsid w:val="006B6F5C"/>
    <w:rsid w:val="006C2E19"/>
    <w:rsid w:val="006F15FC"/>
    <w:rsid w:val="006F570E"/>
    <w:rsid w:val="0070419F"/>
    <w:rsid w:val="0070695D"/>
    <w:rsid w:val="00722EA9"/>
    <w:rsid w:val="007647B4"/>
    <w:rsid w:val="00767AEC"/>
    <w:rsid w:val="00773802"/>
    <w:rsid w:val="00777348"/>
    <w:rsid w:val="0079079B"/>
    <w:rsid w:val="007B2AED"/>
    <w:rsid w:val="007B49D7"/>
    <w:rsid w:val="007B7AD2"/>
    <w:rsid w:val="007D7BB2"/>
    <w:rsid w:val="007E47C4"/>
    <w:rsid w:val="007F1893"/>
    <w:rsid w:val="00805BE2"/>
    <w:rsid w:val="00811123"/>
    <w:rsid w:val="00824CA6"/>
    <w:rsid w:val="00852CF0"/>
    <w:rsid w:val="00875328"/>
    <w:rsid w:val="00881B6E"/>
    <w:rsid w:val="008828B3"/>
    <w:rsid w:val="008F2425"/>
    <w:rsid w:val="00913569"/>
    <w:rsid w:val="009237F0"/>
    <w:rsid w:val="00926DF8"/>
    <w:rsid w:val="009343DE"/>
    <w:rsid w:val="009464E0"/>
    <w:rsid w:val="00950141"/>
    <w:rsid w:val="00960435"/>
    <w:rsid w:val="00963BA6"/>
    <w:rsid w:val="00983CC0"/>
    <w:rsid w:val="00990B05"/>
    <w:rsid w:val="00993038"/>
    <w:rsid w:val="0099590B"/>
    <w:rsid w:val="009C361C"/>
    <w:rsid w:val="009D399E"/>
    <w:rsid w:val="009E5F53"/>
    <w:rsid w:val="00A01F39"/>
    <w:rsid w:val="00A04365"/>
    <w:rsid w:val="00A42DE2"/>
    <w:rsid w:val="00A56867"/>
    <w:rsid w:val="00A63867"/>
    <w:rsid w:val="00A814EF"/>
    <w:rsid w:val="00A82A3A"/>
    <w:rsid w:val="00A8593C"/>
    <w:rsid w:val="00A91111"/>
    <w:rsid w:val="00AB15DF"/>
    <w:rsid w:val="00AC06C9"/>
    <w:rsid w:val="00AC2EFA"/>
    <w:rsid w:val="00AD1359"/>
    <w:rsid w:val="00AD6C94"/>
    <w:rsid w:val="00AE5E4F"/>
    <w:rsid w:val="00B07E63"/>
    <w:rsid w:val="00B359B2"/>
    <w:rsid w:val="00B43231"/>
    <w:rsid w:val="00B46602"/>
    <w:rsid w:val="00B506F2"/>
    <w:rsid w:val="00B530E8"/>
    <w:rsid w:val="00B55D4F"/>
    <w:rsid w:val="00B67820"/>
    <w:rsid w:val="00B766C6"/>
    <w:rsid w:val="00BA0D3F"/>
    <w:rsid w:val="00BB519F"/>
    <w:rsid w:val="00BB52CF"/>
    <w:rsid w:val="00BD06DE"/>
    <w:rsid w:val="00BE30B5"/>
    <w:rsid w:val="00C05E1C"/>
    <w:rsid w:val="00C151EB"/>
    <w:rsid w:val="00C71E7D"/>
    <w:rsid w:val="00C760FA"/>
    <w:rsid w:val="00C80929"/>
    <w:rsid w:val="00C94759"/>
    <w:rsid w:val="00CA673D"/>
    <w:rsid w:val="00CD7DFB"/>
    <w:rsid w:val="00CE754F"/>
    <w:rsid w:val="00CF37E2"/>
    <w:rsid w:val="00D25897"/>
    <w:rsid w:val="00D530E0"/>
    <w:rsid w:val="00D54896"/>
    <w:rsid w:val="00D7548B"/>
    <w:rsid w:val="00D80A5E"/>
    <w:rsid w:val="00D916B6"/>
    <w:rsid w:val="00D94696"/>
    <w:rsid w:val="00D97560"/>
    <w:rsid w:val="00DA296A"/>
    <w:rsid w:val="00DA5468"/>
    <w:rsid w:val="00DB0737"/>
    <w:rsid w:val="00DB73F3"/>
    <w:rsid w:val="00DB7B0B"/>
    <w:rsid w:val="00DC3A43"/>
    <w:rsid w:val="00DD4FEC"/>
    <w:rsid w:val="00DD6200"/>
    <w:rsid w:val="00DE1D23"/>
    <w:rsid w:val="00E05800"/>
    <w:rsid w:val="00E061E4"/>
    <w:rsid w:val="00E06F7F"/>
    <w:rsid w:val="00E11F6A"/>
    <w:rsid w:val="00E66B71"/>
    <w:rsid w:val="00E972CC"/>
    <w:rsid w:val="00EB7120"/>
    <w:rsid w:val="00ED7B4B"/>
    <w:rsid w:val="00F03BC4"/>
    <w:rsid w:val="00F04BA7"/>
    <w:rsid w:val="00F27A87"/>
    <w:rsid w:val="00F3572A"/>
    <w:rsid w:val="00F5590B"/>
    <w:rsid w:val="00F80B3D"/>
    <w:rsid w:val="00F834A9"/>
    <w:rsid w:val="00FA593B"/>
    <w:rsid w:val="00FE31E1"/>
    <w:rsid w:val="00FF159B"/>
    <w:rsid w:val="00FF19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EEE9D17"/>
  <w14:defaultImageDpi w14:val="330"/>
  <w15:docId w15:val="{1A2A134D-C6A5-4CDF-9A19-3720BB1409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HAnsi" w:hAnsi="Times New Roman" w:cs="Times New Roman"/>
        <w:lang w:val="pt-PT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D94696"/>
    <w:rPr>
      <w:rFonts w:ascii="ScalaSans" w:hAnsi="ScalaSans"/>
      <w:sz w:val="22"/>
    </w:rPr>
  </w:style>
  <w:style w:type="paragraph" w:styleId="Ttulo1">
    <w:name w:val="heading 1"/>
    <w:basedOn w:val="Normal"/>
    <w:next w:val="Normal"/>
    <w:link w:val="Ttulo1Carter"/>
    <w:uiPriority w:val="9"/>
    <w:qFormat/>
    <w:rsid w:val="00D25897"/>
    <w:pPr>
      <w:keepNext/>
      <w:keepLines/>
      <w:spacing w:before="240"/>
      <w:outlineLvl w:val="0"/>
    </w:pPr>
    <w:rPr>
      <w:rFonts w:eastAsiaTheme="majorEastAsia" w:cstheme="majorBidi"/>
      <w:color w:val="365F91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ter"/>
    <w:uiPriority w:val="9"/>
    <w:unhideWhenUsed/>
    <w:qFormat/>
    <w:rsid w:val="00D25897"/>
    <w:pPr>
      <w:keepNext/>
      <w:keepLines/>
      <w:spacing w:before="40"/>
      <w:outlineLvl w:val="1"/>
    </w:pPr>
    <w:rPr>
      <w:rFonts w:eastAsiaTheme="majorEastAsia" w:cstheme="majorBidi"/>
      <w:color w:val="365F91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ter"/>
    <w:uiPriority w:val="9"/>
    <w:unhideWhenUsed/>
    <w:qFormat/>
    <w:rsid w:val="00D25897"/>
    <w:pPr>
      <w:keepNext/>
      <w:keepLines/>
      <w:spacing w:before="40"/>
      <w:outlineLvl w:val="2"/>
    </w:pPr>
    <w:rPr>
      <w:rFonts w:eastAsiaTheme="majorEastAsia" w:cstheme="majorBidi"/>
      <w:color w:val="243F60" w:themeColor="accent1" w:themeShade="7F"/>
      <w:sz w:val="24"/>
      <w:szCs w:val="24"/>
    </w:rPr>
  </w:style>
  <w:style w:type="paragraph" w:styleId="Ttulo4">
    <w:name w:val="heading 4"/>
    <w:basedOn w:val="Normal"/>
    <w:next w:val="Normal"/>
    <w:link w:val="Ttulo4Carter"/>
    <w:uiPriority w:val="9"/>
    <w:unhideWhenUsed/>
    <w:qFormat/>
    <w:rsid w:val="00F80B3D"/>
    <w:pPr>
      <w:keepNext/>
      <w:keepLines/>
      <w:spacing w:before="40"/>
      <w:outlineLvl w:val="3"/>
    </w:pPr>
    <w:rPr>
      <w:rFonts w:eastAsiaTheme="majorEastAsia" w:cstheme="majorBidi"/>
      <w:iCs/>
      <w:color w:val="365F91" w:themeColor="accent1" w:themeShade="BF"/>
    </w:rPr>
  </w:style>
  <w:style w:type="paragraph" w:styleId="Ttulo5">
    <w:name w:val="heading 5"/>
    <w:basedOn w:val="Normal"/>
    <w:next w:val="Normal"/>
    <w:link w:val="Ttulo5Carter"/>
    <w:uiPriority w:val="9"/>
    <w:unhideWhenUsed/>
    <w:qFormat/>
    <w:rsid w:val="00D25897"/>
    <w:pPr>
      <w:keepNext/>
      <w:keepLines/>
      <w:spacing w:before="40"/>
      <w:outlineLvl w:val="4"/>
    </w:pPr>
    <w:rPr>
      <w:rFonts w:eastAsiaTheme="majorEastAsia" w:cstheme="majorBidi"/>
      <w:color w:val="365F91" w:themeColor="accent1" w:themeShade="BF"/>
    </w:rPr>
  </w:style>
  <w:style w:type="paragraph" w:styleId="Ttulo6">
    <w:name w:val="heading 6"/>
    <w:basedOn w:val="Normal"/>
    <w:next w:val="Normal"/>
    <w:link w:val="Ttulo6Carter"/>
    <w:uiPriority w:val="9"/>
    <w:unhideWhenUsed/>
    <w:qFormat/>
    <w:rsid w:val="00D25897"/>
    <w:pPr>
      <w:keepNext/>
      <w:keepLines/>
      <w:spacing w:before="40"/>
      <w:outlineLvl w:val="5"/>
    </w:pPr>
    <w:rPr>
      <w:rFonts w:eastAsiaTheme="majorEastAsia" w:cstheme="majorBidi"/>
      <w:color w:val="243F60" w:themeColor="accent1" w:themeShade="7F"/>
    </w:rPr>
  </w:style>
  <w:style w:type="paragraph" w:styleId="Ttulo7">
    <w:name w:val="heading 7"/>
    <w:basedOn w:val="Normal"/>
    <w:next w:val="Normal"/>
    <w:link w:val="Ttulo7Carter"/>
    <w:uiPriority w:val="9"/>
    <w:unhideWhenUsed/>
    <w:qFormat/>
    <w:rsid w:val="00F80B3D"/>
    <w:pPr>
      <w:keepNext/>
      <w:keepLines/>
      <w:spacing w:before="40"/>
      <w:outlineLvl w:val="6"/>
    </w:pPr>
    <w:rPr>
      <w:rFonts w:eastAsiaTheme="majorEastAsia" w:cstheme="majorBidi"/>
      <w:iCs/>
      <w:color w:val="243F60" w:themeColor="accent1" w:themeShade="7F"/>
    </w:rPr>
  </w:style>
  <w:style w:type="paragraph" w:styleId="Ttulo8">
    <w:name w:val="heading 8"/>
    <w:basedOn w:val="Normal"/>
    <w:next w:val="Normal"/>
    <w:link w:val="Ttulo8Carter"/>
    <w:uiPriority w:val="9"/>
    <w:unhideWhenUsed/>
    <w:qFormat/>
    <w:rsid w:val="00D25897"/>
    <w:pPr>
      <w:keepNext/>
      <w:keepLines/>
      <w:spacing w:before="40"/>
      <w:outlineLvl w:val="7"/>
    </w:pPr>
    <w:rPr>
      <w:rFonts w:eastAsiaTheme="majorEastAsia" w:cstheme="majorBidi"/>
      <w:color w:val="272727" w:themeColor="text1" w:themeTint="D8"/>
      <w:sz w:val="21"/>
      <w:szCs w:val="21"/>
    </w:rPr>
  </w:style>
  <w:style w:type="paragraph" w:styleId="Ttulo9">
    <w:name w:val="heading 9"/>
    <w:basedOn w:val="Normal"/>
    <w:next w:val="Normal"/>
    <w:link w:val="Ttulo9Carter"/>
    <w:uiPriority w:val="9"/>
    <w:unhideWhenUsed/>
    <w:qFormat/>
    <w:rsid w:val="00FF1938"/>
    <w:pPr>
      <w:keepNext/>
      <w:keepLines/>
      <w:spacing w:before="40"/>
      <w:outlineLvl w:val="8"/>
    </w:pPr>
    <w:rPr>
      <w:rFonts w:eastAsiaTheme="majorEastAsia" w:cstheme="majorBidi"/>
      <w:iCs/>
      <w:color w:val="272727" w:themeColor="text1" w:themeTint="D8"/>
      <w:sz w:val="21"/>
      <w:szCs w:val="21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arter"/>
    <w:uiPriority w:val="99"/>
    <w:semiHidden/>
    <w:unhideWhenUsed/>
    <w:rsid w:val="00025FC6"/>
    <w:rPr>
      <w:rFonts w:ascii="Tahoma" w:hAnsi="Tahoma" w:cs="Tahoma"/>
      <w:sz w:val="16"/>
      <w:szCs w:val="16"/>
    </w:rPr>
  </w:style>
  <w:style w:type="character" w:customStyle="1" w:styleId="TextodebaloCarter">
    <w:name w:val="Texto de balão Caráter"/>
    <w:basedOn w:val="Tipodeletrapredefinidodopargrafo"/>
    <w:link w:val="Textodebalo"/>
    <w:uiPriority w:val="99"/>
    <w:semiHidden/>
    <w:rsid w:val="00025FC6"/>
    <w:rPr>
      <w:rFonts w:ascii="Tahoma" w:hAnsi="Tahoma" w:cs="Tahoma"/>
      <w:sz w:val="16"/>
      <w:szCs w:val="16"/>
    </w:rPr>
  </w:style>
  <w:style w:type="paragraph" w:styleId="Cabealho">
    <w:name w:val="header"/>
    <w:basedOn w:val="Normal"/>
    <w:link w:val="CabealhoCarter"/>
    <w:uiPriority w:val="99"/>
    <w:unhideWhenUsed/>
    <w:rsid w:val="00062A1C"/>
    <w:pPr>
      <w:tabs>
        <w:tab w:val="center" w:pos="4252"/>
        <w:tab w:val="right" w:pos="8504"/>
      </w:tabs>
    </w:pPr>
  </w:style>
  <w:style w:type="character" w:customStyle="1" w:styleId="CabealhoCarter">
    <w:name w:val="Cabeçalho Caráter"/>
    <w:basedOn w:val="Tipodeletrapredefinidodopargrafo"/>
    <w:link w:val="Cabealho"/>
    <w:uiPriority w:val="99"/>
    <w:rsid w:val="00062A1C"/>
  </w:style>
  <w:style w:type="paragraph" w:styleId="Rodap">
    <w:name w:val="footer"/>
    <w:basedOn w:val="Normal"/>
    <w:link w:val="RodapCarter"/>
    <w:uiPriority w:val="99"/>
    <w:unhideWhenUsed/>
    <w:rsid w:val="00062A1C"/>
    <w:pPr>
      <w:tabs>
        <w:tab w:val="center" w:pos="4252"/>
        <w:tab w:val="right" w:pos="8504"/>
      </w:tabs>
    </w:pPr>
  </w:style>
  <w:style w:type="character" w:customStyle="1" w:styleId="RodapCarter">
    <w:name w:val="Rodapé Caráter"/>
    <w:basedOn w:val="Tipodeletrapredefinidodopargrafo"/>
    <w:link w:val="Rodap"/>
    <w:uiPriority w:val="99"/>
    <w:rsid w:val="00062A1C"/>
  </w:style>
  <w:style w:type="character" w:customStyle="1" w:styleId="Ttulo1Carter">
    <w:name w:val="Título 1 Caráter"/>
    <w:basedOn w:val="Tipodeletrapredefinidodopargrafo"/>
    <w:link w:val="Ttulo1"/>
    <w:uiPriority w:val="9"/>
    <w:rsid w:val="00D25897"/>
    <w:rPr>
      <w:rFonts w:ascii="Scala Sans" w:eastAsiaTheme="majorEastAsia" w:hAnsi="Scala Sans" w:cstheme="majorBidi"/>
      <w:color w:val="365F91" w:themeColor="accent1" w:themeShade="BF"/>
      <w:sz w:val="32"/>
      <w:szCs w:val="32"/>
    </w:rPr>
  </w:style>
  <w:style w:type="character" w:customStyle="1" w:styleId="Ttulo2Carter">
    <w:name w:val="Título 2 Caráter"/>
    <w:basedOn w:val="Tipodeletrapredefinidodopargrafo"/>
    <w:link w:val="Ttulo2"/>
    <w:uiPriority w:val="9"/>
    <w:rsid w:val="00D25897"/>
    <w:rPr>
      <w:rFonts w:ascii="Scala Sans" w:eastAsiaTheme="majorEastAsia" w:hAnsi="Scala Sans" w:cstheme="majorBidi"/>
      <w:color w:val="365F91" w:themeColor="accent1" w:themeShade="BF"/>
      <w:sz w:val="26"/>
      <w:szCs w:val="26"/>
    </w:rPr>
  </w:style>
  <w:style w:type="character" w:customStyle="1" w:styleId="Ttulo3Carter">
    <w:name w:val="Título 3 Caráter"/>
    <w:basedOn w:val="Tipodeletrapredefinidodopargrafo"/>
    <w:link w:val="Ttulo3"/>
    <w:uiPriority w:val="9"/>
    <w:rsid w:val="00D25897"/>
    <w:rPr>
      <w:rFonts w:ascii="Scala Sans" w:eastAsiaTheme="majorEastAsia" w:hAnsi="Scala Sans" w:cstheme="majorBidi"/>
      <w:color w:val="243F60" w:themeColor="accent1" w:themeShade="7F"/>
      <w:sz w:val="24"/>
      <w:szCs w:val="24"/>
    </w:rPr>
  </w:style>
  <w:style w:type="character" w:customStyle="1" w:styleId="Ttulo4Carter">
    <w:name w:val="Título 4 Caráter"/>
    <w:basedOn w:val="Tipodeletrapredefinidodopargrafo"/>
    <w:link w:val="Ttulo4"/>
    <w:uiPriority w:val="9"/>
    <w:rsid w:val="00F80B3D"/>
    <w:rPr>
      <w:rFonts w:ascii="ScalaSans" w:eastAsiaTheme="majorEastAsia" w:hAnsi="ScalaSans" w:cstheme="majorBidi"/>
      <w:iCs/>
      <w:color w:val="365F91" w:themeColor="accent1" w:themeShade="BF"/>
    </w:rPr>
  </w:style>
  <w:style w:type="character" w:customStyle="1" w:styleId="Ttulo5Carter">
    <w:name w:val="Título 5 Caráter"/>
    <w:basedOn w:val="Tipodeletrapredefinidodopargrafo"/>
    <w:link w:val="Ttulo5"/>
    <w:uiPriority w:val="9"/>
    <w:rsid w:val="00D25897"/>
    <w:rPr>
      <w:rFonts w:ascii="Scala Sans" w:eastAsiaTheme="majorEastAsia" w:hAnsi="Scala Sans" w:cstheme="majorBidi"/>
      <w:color w:val="365F91" w:themeColor="accent1" w:themeShade="BF"/>
    </w:rPr>
  </w:style>
  <w:style w:type="character" w:customStyle="1" w:styleId="Ttulo6Carter">
    <w:name w:val="Título 6 Caráter"/>
    <w:basedOn w:val="Tipodeletrapredefinidodopargrafo"/>
    <w:link w:val="Ttulo6"/>
    <w:uiPriority w:val="9"/>
    <w:rsid w:val="00D25897"/>
    <w:rPr>
      <w:rFonts w:ascii="Scala Sans" w:eastAsiaTheme="majorEastAsia" w:hAnsi="Scala Sans" w:cstheme="majorBidi"/>
      <w:color w:val="243F60" w:themeColor="accent1" w:themeShade="7F"/>
    </w:rPr>
  </w:style>
  <w:style w:type="character" w:customStyle="1" w:styleId="Ttulo7Carter">
    <w:name w:val="Título 7 Caráter"/>
    <w:basedOn w:val="Tipodeletrapredefinidodopargrafo"/>
    <w:link w:val="Ttulo7"/>
    <w:uiPriority w:val="9"/>
    <w:rsid w:val="00F80B3D"/>
    <w:rPr>
      <w:rFonts w:ascii="ScalaSans" w:eastAsiaTheme="majorEastAsia" w:hAnsi="ScalaSans" w:cstheme="majorBidi"/>
      <w:iCs/>
      <w:color w:val="243F60" w:themeColor="accent1" w:themeShade="7F"/>
    </w:rPr>
  </w:style>
  <w:style w:type="character" w:customStyle="1" w:styleId="Ttulo8Carter">
    <w:name w:val="Título 8 Caráter"/>
    <w:basedOn w:val="Tipodeletrapredefinidodopargrafo"/>
    <w:link w:val="Ttulo8"/>
    <w:uiPriority w:val="9"/>
    <w:rsid w:val="00D25897"/>
    <w:rPr>
      <w:rFonts w:ascii="Scala Sans" w:eastAsiaTheme="majorEastAsia" w:hAnsi="Scala Sans" w:cstheme="majorBidi"/>
      <w:color w:val="272727" w:themeColor="text1" w:themeTint="D8"/>
      <w:sz w:val="21"/>
      <w:szCs w:val="21"/>
    </w:rPr>
  </w:style>
  <w:style w:type="character" w:customStyle="1" w:styleId="Ttulo9Carter">
    <w:name w:val="Título 9 Caráter"/>
    <w:basedOn w:val="Tipodeletrapredefinidodopargrafo"/>
    <w:link w:val="Ttulo9"/>
    <w:uiPriority w:val="9"/>
    <w:rsid w:val="00FF1938"/>
    <w:rPr>
      <w:rFonts w:ascii="ScalaSans" w:eastAsiaTheme="majorEastAsia" w:hAnsi="ScalaSans" w:cstheme="majorBidi"/>
      <w:iCs/>
      <w:color w:val="272727" w:themeColor="text1" w:themeTint="D8"/>
      <w:sz w:val="21"/>
      <w:szCs w:val="21"/>
    </w:rPr>
  </w:style>
  <w:style w:type="paragraph" w:styleId="Ttulo">
    <w:name w:val="Title"/>
    <w:basedOn w:val="Normal"/>
    <w:next w:val="Normal"/>
    <w:link w:val="TtuloCarter"/>
    <w:uiPriority w:val="10"/>
    <w:qFormat/>
    <w:rsid w:val="00D25897"/>
    <w:pPr>
      <w:contextualSpacing/>
    </w:pPr>
    <w:rPr>
      <w:rFonts w:eastAsiaTheme="majorEastAsia" w:cstheme="majorBidi"/>
      <w:spacing w:val="-10"/>
      <w:kern w:val="28"/>
      <w:sz w:val="56"/>
      <w:szCs w:val="56"/>
    </w:rPr>
  </w:style>
  <w:style w:type="character" w:customStyle="1" w:styleId="TtuloCarter">
    <w:name w:val="Título Caráter"/>
    <w:basedOn w:val="Tipodeletrapredefinidodopargrafo"/>
    <w:link w:val="Ttulo"/>
    <w:uiPriority w:val="10"/>
    <w:rsid w:val="00D25897"/>
    <w:rPr>
      <w:rFonts w:ascii="Scala Sans" w:eastAsiaTheme="majorEastAsia" w:hAnsi="Scala Sans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ter"/>
    <w:uiPriority w:val="11"/>
    <w:qFormat/>
    <w:rsid w:val="00D25897"/>
    <w:pPr>
      <w:numPr>
        <w:ilvl w:val="1"/>
      </w:numPr>
      <w:spacing w:after="160"/>
    </w:pPr>
    <w:rPr>
      <w:rFonts w:eastAsiaTheme="minorEastAsia"/>
      <w:color w:val="5A5A5A" w:themeColor="text1" w:themeTint="A5"/>
      <w:spacing w:val="15"/>
    </w:rPr>
  </w:style>
  <w:style w:type="character" w:customStyle="1" w:styleId="SubttuloCarter">
    <w:name w:val="Subtítulo Caráter"/>
    <w:basedOn w:val="Tipodeletrapredefinidodopargrafo"/>
    <w:link w:val="Subttulo"/>
    <w:uiPriority w:val="11"/>
    <w:rsid w:val="00D25897"/>
    <w:rPr>
      <w:rFonts w:ascii="Scala Sans" w:eastAsiaTheme="minorEastAsia" w:hAnsi="Scala Sans"/>
      <w:color w:val="5A5A5A" w:themeColor="text1" w:themeTint="A5"/>
      <w:spacing w:val="15"/>
    </w:rPr>
  </w:style>
  <w:style w:type="character" w:styleId="nfaseIntensa">
    <w:name w:val="Intense Emphasis"/>
    <w:basedOn w:val="Tipodeletrapredefinidodopargrafo"/>
    <w:uiPriority w:val="21"/>
    <w:qFormat/>
    <w:rsid w:val="00D54896"/>
    <w:rPr>
      <w:rFonts w:ascii="ScalaSans" w:hAnsi="ScalaSans"/>
      <w:i w:val="0"/>
      <w:iCs/>
      <w:color w:val="4F81BD" w:themeColor="accent1"/>
    </w:rPr>
  </w:style>
  <w:style w:type="character" w:styleId="nfaseDiscreta">
    <w:name w:val="Subtle Emphasis"/>
    <w:basedOn w:val="Tipodeletrapredefinidodopargrafo"/>
    <w:uiPriority w:val="19"/>
    <w:qFormat/>
    <w:rsid w:val="00D54896"/>
    <w:rPr>
      <w:rFonts w:ascii="ScalaSans" w:hAnsi="ScalaSans"/>
      <w:i w:val="0"/>
      <w:iCs/>
      <w:color w:val="404040" w:themeColor="text1" w:themeTint="BF"/>
    </w:rPr>
  </w:style>
  <w:style w:type="character" w:styleId="nfase">
    <w:name w:val="Emphasis"/>
    <w:basedOn w:val="Tipodeletrapredefinidodopargrafo"/>
    <w:uiPriority w:val="20"/>
    <w:qFormat/>
    <w:rsid w:val="00D54896"/>
    <w:rPr>
      <w:rFonts w:ascii="ScalaSans" w:hAnsi="ScalaSans"/>
      <w:i w:val="0"/>
      <w:iCs/>
    </w:rPr>
  </w:style>
  <w:style w:type="character" w:styleId="Forte">
    <w:name w:val="Strong"/>
    <w:basedOn w:val="Tipodeletrapredefinidodopargrafo"/>
    <w:uiPriority w:val="22"/>
    <w:qFormat/>
    <w:rsid w:val="00D54896"/>
    <w:rPr>
      <w:rFonts w:ascii="ScalaSans" w:hAnsi="ScalaSans"/>
      <w:b/>
      <w:bCs/>
    </w:rPr>
  </w:style>
  <w:style w:type="character" w:styleId="RefernciaDiscreta">
    <w:name w:val="Subtle Reference"/>
    <w:basedOn w:val="Tipodeletrapredefinidodopargrafo"/>
    <w:uiPriority w:val="31"/>
    <w:qFormat/>
    <w:rsid w:val="00D54896"/>
    <w:rPr>
      <w:rFonts w:ascii="ScalaSans" w:hAnsi="ScalaSans"/>
      <w:smallCaps/>
      <w:color w:val="5A5A5A" w:themeColor="text1" w:themeTint="A5"/>
    </w:rPr>
  </w:style>
  <w:style w:type="character" w:styleId="RefernciaIntensa">
    <w:name w:val="Intense Reference"/>
    <w:basedOn w:val="Tipodeletrapredefinidodopargrafo"/>
    <w:uiPriority w:val="32"/>
    <w:qFormat/>
    <w:rsid w:val="00D54896"/>
    <w:rPr>
      <w:rFonts w:ascii="ScalaSans" w:hAnsi="ScalaSans"/>
      <w:b/>
      <w:bCs/>
      <w:smallCaps/>
      <w:color w:val="4F81BD" w:themeColor="accent1"/>
      <w:spacing w:val="5"/>
    </w:rPr>
  </w:style>
  <w:style w:type="character" w:styleId="TtulodoLivro">
    <w:name w:val="Book Title"/>
    <w:basedOn w:val="Tipodeletrapredefinidodopargrafo"/>
    <w:uiPriority w:val="33"/>
    <w:qFormat/>
    <w:rsid w:val="00D54896"/>
    <w:rPr>
      <w:rFonts w:ascii="ScalaSans" w:hAnsi="ScalaSans"/>
      <w:b/>
      <w:bCs/>
      <w:i w:val="0"/>
      <w:iCs/>
      <w:spacing w:val="5"/>
    </w:rPr>
  </w:style>
  <w:style w:type="paragraph" w:styleId="PargrafodaLista">
    <w:name w:val="List Paragraph"/>
    <w:basedOn w:val="Normal"/>
    <w:uiPriority w:val="34"/>
    <w:qFormat/>
    <w:rsid w:val="002900BF"/>
    <w:pPr>
      <w:ind w:left="720"/>
      <w:contextualSpacing/>
    </w:pPr>
  </w:style>
  <w:style w:type="table" w:styleId="TabelacomGrelha">
    <w:name w:val="Table Grid"/>
    <w:basedOn w:val="Tabelanormal"/>
    <w:uiPriority w:val="59"/>
    <w:rsid w:val="00D54896"/>
    <w:rPr>
      <w:rFonts w:ascii="ScalaSans" w:hAnsi="ScalaSan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notaderodap">
    <w:name w:val="footnote text"/>
    <w:basedOn w:val="Normal"/>
    <w:link w:val="TextodenotaderodapCarter"/>
    <w:uiPriority w:val="99"/>
    <w:semiHidden/>
    <w:unhideWhenUsed/>
    <w:rsid w:val="00F80B3D"/>
  </w:style>
  <w:style w:type="character" w:customStyle="1" w:styleId="TextodenotaderodapCarter">
    <w:name w:val="Texto de nota de rodapé Caráter"/>
    <w:basedOn w:val="Tipodeletrapredefinidodopargrafo"/>
    <w:link w:val="Textodenotaderodap"/>
    <w:uiPriority w:val="99"/>
    <w:semiHidden/>
    <w:rsid w:val="00F80B3D"/>
    <w:rPr>
      <w:rFonts w:ascii="ScalaSans" w:hAnsi="ScalaSans"/>
      <w:sz w:val="20"/>
      <w:szCs w:val="20"/>
    </w:rPr>
  </w:style>
  <w:style w:type="character" w:styleId="Refdenotaderodap">
    <w:name w:val="footnote reference"/>
    <w:basedOn w:val="Tipodeletrapredefinidodopargrafo"/>
    <w:uiPriority w:val="99"/>
    <w:semiHidden/>
    <w:unhideWhenUsed/>
    <w:rsid w:val="00F80B3D"/>
    <w:rPr>
      <w:vertAlign w:val="superscript"/>
    </w:rPr>
  </w:style>
  <w:style w:type="paragraph" w:styleId="Legenda">
    <w:name w:val="caption"/>
    <w:basedOn w:val="Normal"/>
    <w:next w:val="Normal"/>
    <w:uiPriority w:val="35"/>
    <w:unhideWhenUsed/>
    <w:qFormat/>
    <w:rsid w:val="00BB52CF"/>
    <w:pPr>
      <w:spacing w:after="200"/>
    </w:pPr>
    <w:rPr>
      <w:i/>
      <w:iCs/>
      <w:color w:val="1F497D" w:themeColor="text2"/>
      <w:sz w:val="18"/>
      <w:szCs w:val="18"/>
    </w:rPr>
  </w:style>
  <w:style w:type="paragraph" w:styleId="SemEspaamento">
    <w:name w:val="No Spacing"/>
    <w:link w:val="SemEspaamentoCarter"/>
    <w:uiPriority w:val="1"/>
    <w:qFormat/>
    <w:rsid w:val="00D94696"/>
    <w:rPr>
      <w:rFonts w:asciiTheme="minorHAnsi" w:eastAsiaTheme="minorEastAsia" w:hAnsiTheme="minorHAnsi" w:cstheme="minorBidi"/>
      <w:sz w:val="22"/>
      <w:szCs w:val="22"/>
      <w:lang w:eastAsia="pt-PT"/>
    </w:rPr>
  </w:style>
  <w:style w:type="character" w:customStyle="1" w:styleId="SemEspaamentoCarter">
    <w:name w:val="Sem Espaçamento Caráter"/>
    <w:basedOn w:val="Tipodeletrapredefinidodopargrafo"/>
    <w:link w:val="SemEspaamento"/>
    <w:uiPriority w:val="1"/>
    <w:rsid w:val="00D94696"/>
    <w:rPr>
      <w:rFonts w:asciiTheme="minorHAnsi" w:eastAsiaTheme="minorEastAsia" w:hAnsiTheme="minorHAnsi" w:cstheme="minorBidi"/>
      <w:sz w:val="22"/>
      <w:szCs w:val="22"/>
      <w:lang w:eastAsia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image" Target="media/image1.pn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webSettings" Target="webSettings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png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6.png"/><Relationship Id="rId2" Type="http://schemas.openxmlformats.org/officeDocument/2006/relationships/image" Target="media/image5.png"/><Relationship Id="rId1" Type="http://schemas.openxmlformats.org/officeDocument/2006/relationships/image" Target="media/image4.png"/><Relationship Id="rId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SharedContentType xmlns="Microsoft.SharePoint.Taxonomy.ContentTypeSync" SourceId="988052b1-3acc-48e6-b629-feae917c74d7" ContentTypeId="0x0101" PreviousValue="true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A2EDF7CA51E3374D9FA4D102273FB243" ma:contentTypeVersion="15" ma:contentTypeDescription="Criar um novo documento." ma:contentTypeScope="" ma:versionID="edec9143e3e30f1b7887b29f84b7adbf">
  <xsd:schema xmlns:xsd="http://www.w3.org/2001/XMLSchema" xmlns:xs="http://www.w3.org/2001/XMLSchema" xmlns:p="http://schemas.microsoft.com/office/2006/metadata/properties" xmlns:ns1="http://schemas.microsoft.com/sharepoint/v3" xmlns:ns2="b4be96da-69ff-438c-950f-3f3921697169" xmlns:ns3="b35aa516-8b0a-4138-9955-50e29acd6df1" xmlns:ns4="770e03b7-2e9f-49d8-9188-c0ecb9acbee3" xmlns:ns5="http://schemas.microsoft.com/sharepoint.v3" xmlns:ns6="3f5d445b-7927-406b-a8e8-a74f465592f6" targetNamespace="http://schemas.microsoft.com/office/2006/metadata/properties" ma:root="true" ma:fieldsID="1a8c2a1f9bb5cea64eb98cd0dcca125e" ns1:_="" ns2:_="" ns3:_="" ns4:_="" ns5:_="" ns6:_="">
    <xsd:import namespace="http://schemas.microsoft.com/sharepoint/v3"/>
    <xsd:import namespace="b4be96da-69ff-438c-950f-3f3921697169"/>
    <xsd:import namespace="b35aa516-8b0a-4138-9955-50e29acd6df1"/>
    <xsd:import namespace="770e03b7-2e9f-49d8-9188-c0ecb9acbee3"/>
    <xsd:import namespace="http://schemas.microsoft.com/sharepoint.v3"/>
    <xsd:import namespace="3f5d445b-7927-406b-a8e8-a74f465592f6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3:Descri_x00e7__x00e3_o" minOccurs="0"/>
                <xsd:element ref="ns4:Descri_x00e7__x00e3_o_x0020_da_x0020_Pasta" minOccurs="0"/>
                <xsd:element ref="ns1:RoutingRuleDescription" minOccurs="0"/>
                <xsd:element ref="ns5:CategoryDescription" minOccurs="0"/>
                <xsd:element ref="ns6:SharedWithUser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RoutingRuleDescription" ma:index="13" nillable="true" ma:displayName="Descrição da Pasta" ma:description="Nova Pasta com descrição" ma:hidden="true" ma:internalName="RoutingRuleDescription" ma:readOnly="false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4be96da-69ff-438c-950f-3f3921697169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Valor do ID do Documento" ma:description="O valor do ID do documento atribuído a este item." ma:internalName="_dlc_DocId" ma:readOnly="true">
      <xsd:simpleType>
        <xsd:restriction base="dms:Text"/>
      </xsd:simpleType>
    </xsd:element>
    <xsd:element name="_dlc_DocIdUrl" ma:index="9" nillable="true" ma:displayName="ID do Documento" ma:description="Ligaçã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ID Persistente" ma:description="Manter ID ao adicionar." ma:hidden="true" ma:internalName="_dlc_DocIdPersistId" ma:readOnly="tru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35aa516-8b0a-4138-9955-50e29acd6df1" elementFormDefault="qualified">
    <xsd:import namespace="http://schemas.microsoft.com/office/2006/documentManagement/types"/>
    <xsd:import namespace="http://schemas.microsoft.com/office/infopath/2007/PartnerControls"/>
    <xsd:element name="Descri_x00e7__x00e3_o" ma:index="11" nillable="true" ma:displayName="Descrição do Ficheiro" ma:internalName="Descri_x00e7__x00e3_o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70e03b7-2e9f-49d8-9188-c0ecb9acbee3" elementFormDefault="qualified">
    <xsd:import namespace="http://schemas.microsoft.com/office/2006/documentManagement/types"/>
    <xsd:import namespace="http://schemas.microsoft.com/office/infopath/2007/PartnerControls"/>
    <xsd:element name="Descri_x00e7__x00e3_o_x0020_da_x0020_Pasta" ma:index="12" nillable="true" ma:displayName="Descrição da Pasta" ma:internalName="Descri_x00e7__x00e3_o_x0020_da_x0020_Pasta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.v3" elementFormDefault="qualified">
    <xsd:import namespace="http://schemas.microsoft.com/office/2006/documentManagement/types"/>
    <xsd:import namespace="http://schemas.microsoft.com/office/infopath/2007/PartnerControls"/>
    <xsd:element name="CategoryDescription" ma:index="14" nillable="true" ma:displayName="Descrição" ma:description="A utilizar na biblioteca personalizada (Documentos e Pastas)." ma:internalName="CategoryDescription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f5d445b-7927-406b-a8e8-a74f465592f6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Partilhado Com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b4be96da-69ff-438c-950f-3f3921697169">C7E6XQ7UKCZK-1828874228-23207</_dlc_DocId>
    <_dlc_DocIdUrl xmlns="b4be96da-69ff-438c-950f-3f3921697169">
      <Url>http://portal/sites/dats3/dcp/projetos/_layouts/15/DocIdRedir.aspx?ID=C7E6XQ7UKCZK-1828874228-23207</Url>
      <Description>C7E6XQ7UKCZK-1828874228-23207</Description>
    </_dlc_DocIdUrl>
    <Descri_x00e7__x00e3_o_x0020_da_x0020_Pasta xmlns="770e03b7-2e9f-49d8-9188-c0ecb9acbee3" xsi:nil="true"/>
    <Descri_x00e7__x00e3_o xmlns="b35aa516-8b0a-4138-9955-50e29acd6df1" xsi:nil="true"/>
    <RoutingRuleDescription xmlns="http://schemas.microsoft.com/sharepoint/v3" xsi:nil="true"/>
    <CategoryDescription xmlns="http://schemas.microsoft.com/sharepoint.v3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6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4D1204F-0BB6-4402-8887-DBFABED8EDFE}">
  <ds:schemaRefs>
    <ds:schemaRef ds:uri="Microsoft.SharePoint.Taxonomy.ContentTypeSync"/>
  </ds:schemaRefs>
</ds:datastoreItem>
</file>

<file path=customXml/itemProps2.xml><?xml version="1.0" encoding="utf-8"?>
<ds:datastoreItem xmlns:ds="http://schemas.openxmlformats.org/officeDocument/2006/customXml" ds:itemID="{2DA6379C-0241-4421-8F61-CDEA60E83AA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b4be96da-69ff-438c-950f-3f3921697169"/>
    <ds:schemaRef ds:uri="b35aa516-8b0a-4138-9955-50e29acd6df1"/>
    <ds:schemaRef ds:uri="770e03b7-2e9f-49d8-9188-c0ecb9acbee3"/>
    <ds:schemaRef ds:uri="http://schemas.microsoft.com/sharepoint.v3"/>
    <ds:schemaRef ds:uri="3f5d445b-7927-406b-a8e8-a74f465592f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36A9F0F1-24B9-4670-9DD0-03C24F118DE2}">
  <ds:schemaRefs>
    <ds:schemaRef ds:uri="http://schemas.microsoft.com/office/2006/metadata/properties"/>
    <ds:schemaRef ds:uri="http://schemas.microsoft.com/office/infopath/2007/PartnerControls"/>
    <ds:schemaRef ds:uri="b4be96da-69ff-438c-950f-3f3921697169"/>
    <ds:schemaRef ds:uri="770e03b7-2e9f-49d8-9188-c0ecb9acbee3"/>
    <ds:schemaRef ds:uri="b35aa516-8b0a-4138-9955-50e29acd6df1"/>
    <ds:schemaRef ds:uri="http://schemas.microsoft.com/sharepoint/v3"/>
    <ds:schemaRef ds:uri="http://schemas.microsoft.com/sharepoint.v3"/>
  </ds:schemaRefs>
</ds:datastoreItem>
</file>

<file path=customXml/itemProps4.xml><?xml version="1.0" encoding="utf-8"?>
<ds:datastoreItem xmlns:ds="http://schemas.openxmlformats.org/officeDocument/2006/customXml" ds:itemID="{9ECFEC0C-5AB3-4D0A-BC08-15CAA64527C9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13DBC13F-E01B-4C4D-A3E5-4F9FA9A9D084}">
  <ds:schemaRefs>
    <ds:schemaRef ds:uri="http://schemas.microsoft.com/sharepoint/events"/>
  </ds:schemaRefs>
</ds:datastoreItem>
</file>

<file path=customXml/itemProps6.xml><?xml version="1.0" encoding="utf-8"?>
<ds:datastoreItem xmlns:ds="http://schemas.openxmlformats.org/officeDocument/2006/customXml" ds:itemID="{550CE6C8-DD72-4873-9AB0-F862DBBC61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327BBFE5</Template>
  <TotalTime>34</TotalTime>
  <Pages>3</Pages>
  <Words>372</Words>
  <Characters>2010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Tribunal de Contas</dc:creator>
  <cp:lastModifiedBy>Carlos Arede</cp:lastModifiedBy>
  <cp:revision>11</cp:revision>
  <cp:lastPrinted>2019-11-07T16:57:00Z</cp:lastPrinted>
  <dcterms:created xsi:type="dcterms:W3CDTF">2019-11-07T15:00:00Z</dcterms:created>
  <dcterms:modified xsi:type="dcterms:W3CDTF">2019-11-07T16:57:00Z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lc_DocIdItemGuid">
    <vt:lpwstr>72cd544e-fdaf-4a0e-b1f8-1932a91f5153</vt:lpwstr>
  </property>
  <property fmtid="{D5CDD505-2E9C-101B-9397-08002B2CF9AE}" pid="3" name="ContentTypeId">
    <vt:lpwstr>0x010100A2EDF7CA51E3374D9FA4D102273FB243</vt:lpwstr>
  </property>
</Properties>
</file>